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A638" w14:textId="77777777" w:rsidR="000719BB" w:rsidRDefault="000719BB" w:rsidP="006C2343">
      <w:pPr>
        <w:pStyle w:val="Titul2"/>
      </w:pPr>
    </w:p>
    <w:p w14:paraId="30627DCC" w14:textId="77777777" w:rsidR="00826B7B" w:rsidRDefault="00826B7B" w:rsidP="006C2343">
      <w:pPr>
        <w:pStyle w:val="Titul2"/>
      </w:pPr>
    </w:p>
    <w:p w14:paraId="4D80D193" w14:textId="77777777" w:rsidR="00DA1C67" w:rsidRDefault="00DA1C67" w:rsidP="006C2343">
      <w:pPr>
        <w:pStyle w:val="Titul2"/>
      </w:pPr>
    </w:p>
    <w:p w14:paraId="61F4E5C4" w14:textId="77777777" w:rsidR="003254A3" w:rsidRPr="000719BB" w:rsidRDefault="00BD76C3" w:rsidP="006C2343">
      <w:pPr>
        <w:pStyle w:val="Titul2"/>
      </w:pPr>
      <w:r>
        <w:t>Příloha č. 2 c)</w:t>
      </w:r>
    </w:p>
    <w:p w14:paraId="0B1F8997" w14:textId="77777777" w:rsidR="003254A3" w:rsidRDefault="003254A3" w:rsidP="00AD0C7B">
      <w:pPr>
        <w:pStyle w:val="Titul2"/>
      </w:pPr>
    </w:p>
    <w:p w14:paraId="53EE2339" w14:textId="77777777" w:rsidR="00AD0C7B" w:rsidRDefault="00BD76C3" w:rsidP="006C2343">
      <w:pPr>
        <w:pStyle w:val="Titul1"/>
      </w:pPr>
      <w:r>
        <w:t>Zvláštní</w:t>
      </w:r>
      <w:r w:rsidR="00AD0C7B">
        <w:t xml:space="preserve"> technické podmínky</w:t>
      </w:r>
    </w:p>
    <w:p w14:paraId="71CA127A" w14:textId="77777777" w:rsidR="00AD0C7B" w:rsidRDefault="00AD0C7B" w:rsidP="00EB46E5">
      <w:pPr>
        <w:pStyle w:val="Titul2"/>
      </w:pPr>
    </w:p>
    <w:p w14:paraId="7033CB2D" w14:textId="77777777" w:rsidR="00EB46E5" w:rsidRPr="00BF54FE" w:rsidRDefault="00EB46E5" w:rsidP="00BF54FE">
      <w:pPr>
        <w:pStyle w:val="Titul2"/>
      </w:pPr>
      <w:r w:rsidRPr="00BF54FE">
        <w:t>Zh</w:t>
      </w:r>
      <w:r w:rsidRPr="00BF54FE">
        <w:rPr>
          <w:rStyle w:val="Nzevakce"/>
          <w:b/>
        </w:rPr>
        <w:t>otov</w:t>
      </w:r>
      <w:r w:rsidRPr="00BF54FE">
        <w:t>en</w:t>
      </w:r>
      <w:r w:rsidR="00232000" w:rsidRPr="00BF54FE">
        <w:t xml:space="preserve">í stavby </w:t>
      </w:r>
    </w:p>
    <w:p w14:paraId="0E067D1B" w14:textId="77777777" w:rsidR="002007BA" w:rsidRDefault="002007BA" w:rsidP="006C2343">
      <w:pPr>
        <w:pStyle w:val="Tituldatum"/>
      </w:pPr>
    </w:p>
    <w:p w14:paraId="7B2D9E1B" w14:textId="16AD4083" w:rsidR="00BF54FE" w:rsidRPr="0023098A" w:rsidRDefault="0023098A" w:rsidP="006C2343">
      <w:pPr>
        <w:pStyle w:val="Tituldatum"/>
        <w:rPr>
          <w:sz w:val="40"/>
          <w:szCs w:val="40"/>
        </w:rPr>
      </w:pPr>
      <w:r w:rsidRPr="0023098A">
        <w:rPr>
          <w:rFonts w:eastAsia="Calibri"/>
          <w:b/>
          <w:sz w:val="40"/>
          <w:szCs w:val="40"/>
        </w:rPr>
        <w:t>Oprava výhybek č. 1,2,3 v ŽST. Ždírec nad Doubravou</w:t>
      </w:r>
    </w:p>
    <w:p w14:paraId="20176008" w14:textId="77777777" w:rsidR="009226C1" w:rsidRDefault="009226C1" w:rsidP="006C2343">
      <w:pPr>
        <w:pStyle w:val="Tituldatum"/>
      </w:pPr>
    </w:p>
    <w:p w14:paraId="3BCBCDE0" w14:textId="77777777" w:rsidR="00DA1C67" w:rsidRDefault="00DA1C67" w:rsidP="006C2343">
      <w:pPr>
        <w:pStyle w:val="Tituldatum"/>
      </w:pPr>
    </w:p>
    <w:p w14:paraId="14A5E258" w14:textId="77777777" w:rsidR="00DA1C67" w:rsidRDefault="00DA1C67" w:rsidP="006C2343">
      <w:pPr>
        <w:pStyle w:val="Tituldatum"/>
      </w:pPr>
    </w:p>
    <w:p w14:paraId="3AE906E3" w14:textId="77777777" w:rsidR="003B111D" w:rsidRDefault="003B111D" w:rsidP="006C2343">
      <w:pPr>
        <w:pStyle w:val="Tituldatum"/>
      </w:pPr>
    </w:p>
    <w:p w14:paraId="18B9FFCB" w14:textId="6084928F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23098A">
        <w:t>27</w:t>
      </w:r>
      <w:r w:rsidRPr="00393E92">
        <w:t xml:space="preserve">. </w:t>
      </w:r>
      <w:r w:rsidR="0023098A">
        <w:t>04</w:t>
      </w:r>
      <w:r w:rsidRPr="00393E92">
        <w:t>. 20</w:t>
      </w:r>
      <w:r w:rsidR="002C0924" w:rsidRPr="00393E92">
        <w:t>2</w:t>
      </w:r>
      <w:r w:rsidR="0023098A">
        <w:t>6</w:t>
      </w:r>
      <w:r w:rsidR="0076790E">
        <w:t xml:space="preserve"> </w:t>
      </w:r>
    </w:p>
    <w:p w14:paraId="6627779C" w14:textId="708D43A3" w:rsidR="00DA1C67" w:rsidRDefault="00DA1C67">
      <w:r>
        <w:br w:type="page"/>
      </w:r>
    </w:p>
    <w:p w14:paraId="13248912" w14:textId="77777777" w:rsidR="00BD7E91" w:rsidRDefault="00BD7E91" w:rsidP="00B101FD">
      <w:pPr>
        <w:pStyle w:val="Nadpisbezsl1-1"/>
      </w:pPr>
      <w:r>
        <w:lastRenderedPageBreak/>
        <w:t>Obsah</w:t>
      </w:r>
      <w:r w:rsidR="00887F36">
        <w:t xml:space="preserve"> </w:t>
      </w:r>
    </w:p>
    <w:p w14:paraId="5F639AA8" w14:textId="76561349" w:rsidR="00CF5DA1" w:rsidRDefault="00BD7E9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61530750" w:history="1">
        <w:r w:rsidR="00CF5DA1" w:rsidRPr="005F6923">
          <w:rPr>
            <w:rStyle w:val="Hypertextovodkaz"/>
          </w:rPr>
          <w:t>SEZNAM ZKRATEK</w:t>
        </w:r>
        <w:r w:rsidR="00CF5DA1">
          <w:rPr>
            <w:noProof/>
            <w:webHidden/>
          </w:rPr>
          <w:tab/>
        </w:r>
        <w:r w:rsidR="00CF5DA1">
          <w:rPr>
            <w:noProof/>
            <w:webHidden/>
          </w:rPr>
          <w:fldChar w:fldCharType="begin"/>
        </w:r>
        <w:r w:rsidR="00CF5DA1">
          <w:rPr>
            <w:noProof/>
            <w:webHidden/>
          </w:rPr>
          <w:instrText xml:space="preserve"> PAGEREF _Toc61530750 \h </w:instrText>
        </w:r>
        <w:r w:rsidR="00CF5DA1">
          <w:rPr>
            <w:noProof/>
            <w:webHidden/>
          </w:rPr>
        </w:r>
        <w:r w:rsidR="00CF5DA1">
          <w:rPr>
            <w:noProof/>
            <w:webHidden/>
          </w:rPr>
          <w:fldChar w:fldCharType="separate"/>
        </w:r>
        <w:r w:rsidR="00CF5DA1">
          <w:rPr>
            <w:noProof/>
            <w:webHidden/>
          </w:rPr>
          <w:t>2</w:t>
        </w:r>
        <w:r w:rsidR="00CF5DA1">
          <w:rPr>
            <w:noProof/>
            <w:webHidden/>
          </w:rPr>
          <w:fldChar w:fldCharType="end"/>
        </w:r>
      </w:hyperlink>
    </w:p>
    <w:p w14:paraId="0B31035D" w14:textId="356F09BB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51" w:history="1">
        <w:r w:rsidRPr="005F6923">
          <w:rPr>
            <w:rStyle w:val="Hypertextovodkaz"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SPECIFIKACE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5AC293" w14:textId="38D188D8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52" w:history="1">
        <w:r w:rsidRPr="005F6923">
          <w:rPr>
            <w:rStyle w:val="Hypertextovodkaz"/>
          </w:rPr>
          <w:t>1.1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Účel a rozsah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E77FA9" w14:textId="77E32953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53" w:history="1">
        <w:r w:rsidRPr="005F6923">
          <w:rPr>
            <w:rStyle w:val="Hypertextovodkaz"/>
          </w:rPr>
          <w:t>1.2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192C6B" w14:textId="403AA978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54" w:history="1">
        <w:r w:rsidRPr="005F6923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C9DD4A" w14:textId="608B73BB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55" w:history="1">
        <w:r w:rsidRPr="005F6923">
          <w:rPr>
            <w:rStyle w:val="Hypertextovodkaz"/>
          </w:rPr>
          <w:t>2.1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Projektová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3B203E" w14:textId="5882457B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56" w:history="1">
        <w:r w:rsidRPr="005F6923">
          <w:rPr>
            <w:rStyle w:val="Hypertextovodkaz"/>
          </w:rPr>
          <w:t>2.2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Související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050EBD9" w14:textId="28F157D1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57" w:history="1">
        <w:r w:rsidRPr="005F6923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KOORDINACE S JINÝMI STAVBAMI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74D174" w14:textId="6B4936E4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58" w:history="1">
        <w:r w:rsidRPr="005F6923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ZVLÁŠTNÍ TECHNICKÉ PODMÍNKY A POŽADAVKY NA PROVEDENÍ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941F03" w14:textId="2F853AB2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59" w:history="1">
        <w:r w:rsidRPr="005F6923">
          <w:rPr>
            <w:rStyle w:val="Hypertextovodkaz"/>
          </w:rPr>
          <w:t>4.1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Všeobecně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76A80F" w14:textId="7DEF27F0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0" w:history="1">
        <w:r w:rsidRPr="005F6923">
          <w:rPr>
            <w:rStyle w:val="Hypertextovodkaz"/>
          </w:rPr>
          <w:t>4.2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Zeměměřická činnost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F1A0590" w14:textId="3C793EC0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1" w:history="1">
        <w:r w:rsidRPr="005F6923">
          <w:rPr>
            <w:rStyle w:val="Hypertextovodkaz"/>
          </w:rPr>
          <w:t>4.3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Dokumentace zhotovitele pro 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4545569" w14:textId="3ADE5A07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2" w:history="1">
        <w:r w:rsidRPr="005F6923">
          <w:rPr>
            <w:rStyle w:val="Hypertextovodkaz"/>
          </w:rPr>
          <w:t>4.4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Zabezpečovací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25D466E" w14:textId="12CD4590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3" w:history="1">
        <w:r w:rsidRPr="005F6923">
          <w:rPr>
            <w:rStyle w:val="Hypertextovodkaz"/>
          </w:rPr>
          <w:t>4.5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Silnoproudá technologie včetně DŘT, trakční a energetická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F63C706" w14:textId="5E472A49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4" w:history="1">
        <w:r w:rsidRPr="005F6923">
          <w:rPr>
            <w:rStyle w:val="Hypertextovodkaz"/>
          </w:rPr>
          <w:t>4.6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Železniční svršek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D6FB95" w14:textId="37BE86F7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5" w:history="1">
        <w:r w:rsidRPr="005F6923">
          <w:rPr>
            <w:rStyle w:val="Hypertextovodkaz"/>
          </w:rPr>
          <w:t>4.7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Železniční přejezdy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F7E6B21" w14:textId="22285C20" w:rsidR="00CF5DA1" w:rsidRDefault="00CF5DA1">
      <w:pPr>
        <w:pStyle w:val="Obsah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cs-CZ"/>
        </w:rPr>
      </w:pPr>
      <w:hyperlink w:anchor="_Toc61530766" w:history="1">
        <w:r w:rsidRPr="005F6923">
          <w:rPr>
            <w:rStyle w:val="Hypertextovodkaz"/>
          </w:rPr>
          <w:t>4.8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Vyzískaný materiál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FE0AF54" w14:textId="4A32D721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67" w:history="1">
        <w:r w:rsidRPr="005F6923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ORGANIZACE VÝSTAVBY, VÝLUKY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9B2D0EE" w14:textId="664597DF" w:rsidR="00CF5DA1" w:rsidRDefault="00CF5DA1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1530768" w:history="1">
        <w:r w:rsidRPr="005F6923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5F6923">
          <w:rPr>
            <w:rStyle w:val="Hypertextovodkaz"/>
          </w:rPr>
          <w:t>SOUVISEJÍCÍ DOKUMENTY A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_Toc61530768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757479" w14:textId="73A36B98" w:rsidR="00AD0C7B" w:rsidRDefault="00BD7E91" w:rsidP="008D03B9">
      <w:r>
        <w:fldChar w:fldCharType="end"/>
      </w:r>
    </w:p>
    <w:p w14:paraId="35B2D077" w14:textId="77777777" w:rsidR="00AD0C7B" w:rsidRDefault="00AD0C7B" w:rsidP="00DA1C67">
      <w:pPr>
        <w:pStyle w:val="Nadpisbezsl1-1"/>
        <w:outlineLvl w:val="0"/>
      </w:pPr>
      <w:bookmarkStart w:id="0" w:name="_Toc61530750"/>
      <w:bookmarkStart w:id="1" w:name="_Toc13731854"/>
      <w:r>
        <w:t>SEZNAM ZKRATEK</w:t>
      </w:r>
      <w:bookmarkEnd w:id="0"/>
      <w:r w:rsidR="0076790E">
        <w:t xml:space="preserve"> </w:t>
      </w:r>
      <w:bookmarkEnd w:id="1"/>
    </w:p>
    <w:p w14:paraId="27F43315" w14:textId="77777777" w:rsidR="000145C8" w:rsidRPr="003B5AAE" w:rsidRDefault="000145C8" w:rsidP="000145C8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 těchto ZTP výslovně uvedeno jinak, mají zkratky použité v těchto ZTP význam definovaný ve Všeobecných technických podmínkách.</w:t>
      </w:r>
    </w:p>
    <w:tbl>
      <w:tblPr>
        <w:tblW w:w="0" w:type="auto"/>
        <w:tblCellMar>
          <w:top w:w="34" w:type="dxa"/>
          <w:left w:w="79" w:type="dxa"/>
          <w:bottom w:w="57" w:type="dxa"/>
          <w:right w:w="79" w:type="dxa"/>
        </w:tblCellMar>
        <w:tblLook w:val="04A0" w:firstRow="1" w:lastRow="0" w:firstColumn="1" w:lastColumn="0" w:noHBand="0" w:noVBand="1"/>
      </w:tblPr>
      <w:tblGrid>
        <w:gridCol w:w="1250"/>
        <w:gridCol w:w="7452"/>
      </w:tblGrid>
      <w:tr w:rsidR="00FF10E9" w:rsidRPr="006A10C4" w14:paraId="0A0C39F3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04DAEFD" w14:textId="41864CDB" w:rsidR="00FF10E9" w:rsidRPr="00462EF1" w:rsidRDefault="00FF10E9" w:rsidP="003B111D">
            <w:pPr>
              <w:pStyle w:val="Zkratky1"/>
            </w:pPr>
            <w:r w:rsidRPr="00462EF1">
              <w:t xml:space="preserve">ESD </w:t>
            </w:r>
            <w:r w:rsidRPr="00462EF1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F3EDF5F" w14:textId="0F2CFE6E" w:rsidR="00FF10E9" w:rsidRPr="00462EF1" w:rsidRDefault="00E75E88" w:rsidP="0076790E">
            <w:pPr>
              <w:pStyle w:val="Zkratky2"/>
            </w:pPr>
            <w:r w:rsidRPr="00462EF1">
              <w:t>Elektronický stavební deník</w:t>
            </w:r>
          </w:p>
        </w:tc>
      </w:tr>
      <w:tr w:rsidR="00FF10E9" w:rsidRPr="006A10C4" w14:paraId="7FD5B9F8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1B92C04" w14:textId="3CCD3B33" w:rsidR="00FF10E9" w:rsidRPr="00E77DD9" w:rsidRDefault="00FF10E9" w:rsidP="003B111D">
            <w:pPr>
              <w:pStyle w:val="Zkratky1"/>
            </w:pPr>
            <w:r w:rsidRPr="00E77DD9">
              <w:t xml:space="preserve">GPK 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7DA615B" w14:textId="10AB0245" w:rsidR="00FF10E9" w:rsidRPr="00E77DD9" w:rsidRDefault="00FF10E9" w:rsidP="0076790E">
            <w:pPr>
              <w:pStyle w:val="Zkratky2"/>
            </w:pPr>
            <w:r w:rsidRPr="00E77DD9">
              <w:t>Geometrické parametry koleje</w:t>
            </w:r>
          </w:p>
        </w:tc>
      </w:tr>
      <w:tr w:rsidR="00FF10E9" w:rsidRPr="006A10C4" w14:paraId="7F817CA3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CA01D8" w14:textId="55BE8318" w:rsidR="00FF10E9" w:rsidRPr="00462EF1" w:rsidRDefault="00FF10E9" w:rsidP="003B111D">
            <w:pPr>
              <w:pStyle w:val="Zkratky1"/>
            </w:pPr>
            <w:r>
              <w:t>KSU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B58A24" w14:textId="651C8FEE" w:rsidR="00FF10E9" w:rsidRPr="00462EF1" w:rsidRDefault="00FF10E9" w:rsidP="0076790E">
            <w:pPr>
              <w:pStyle w:val="Zkratky2"/>
            </w:pPr>
            <w:r>
              <w:t>Koordinační schéma ukolejnění</w:t>
            </w:r>
          </w:p>
        </w:tc>
      </w:tr>
      <w:tr w:rsidR="00FF10E9" w:rsidRPr="006A10C4" w14:paraId="042926C3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DB0C14" w14:textId="186FE0E7" w:rsidR="00FF10E9" w:rsidRPr="00462EF1" w:rsidRDefault="00FF10E9" w:rsidP="003B111D">
            <w:pPr>
              <w:pStyle w:val="Zkratky1"/>
            </w:pPr>
            <w:r>
              <w:t>SEE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D6B3050" w14:textId="6032C91B" w:rsidR="00FF10E9" w:rsidRPr="00462EF1" w:rsidRDefault="00FF10E9" w:rsidP="0076790E">
            <w:pPr>
              <w:pStyle w:val="Zkratky2"/>
            </w:pPr>
            <w:r>
              <w:t>Správa elektrotechniky a energetiky</w:t>
            </w:r>
          </w:p>
        </w:tc>
      </w:tr>
      <w:tr w:rsidR="00FF10E9" w:rsidRPr="006A10C4" w14:paraId="7C5E09B0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A94F93" w14:textId="6E006DED" w:rsidR="00FF10E9" w:rsidRDefault="00FF10E9" w:rsidP="003B111D">
            <w:pPr>
              <w:pStyle w:val="Zkratky1"/>
            </w:pPr>
            <w:r>
              <w:t>ST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F5EA147" w14:textId="477E03D5" w:rsidR="00FF10E9" w:rsidRPr="00462EF1" w:rsidRDefault="00FF10E9" w:rsidP="0076790E">
            <w:pPr>
              <w:pStyle w:val="Zkratky2"/>
            </w:pPr>
            <w:r>
              <w:t>Správa tratí</w:t>
            </w:r>
          </w:p>
        </w:tc>
      </w:tr>
      <w:tr w:rsidR="00FF10E9" w:rsidRPr="006A10C4" w14:paraId="72866465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F634A3" w14:textId="0E679940" w:rsidR="00FF10E9" w:rsidRDefault="00FF10E9" w:rsidP="003B111D">
            <w:pPr>
              <w:pStyle w:val="Zkratky1"/>
            </w:pPr>
            <w:r w:rsidRPr="00462EF1">
              <w:t xml:space="preserve">SŽ </w:t>
            </w:r>
            <w:r w:rsidRPr="00462EF1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4E1B9D" w14:textId="6D9D8A01" w:rsidR="00FF10E9" w:rsidRDefault="00FF10E9" w:rsidP="0076790E">
            <w:pPr>
              <w:pStyle w:val="Zkratky2"/>
            </w:pPr>
            <w:r w:rsidRPr="00462EF1">
              <w:t>Správa železnic, státní organizace</w:t>
            </w:r>
          </w:p>
        </w:tc>
      </w:tr>
      <w:tr w:rsidR="00FF10E9" w:rsidRPr="006A10C4" w14:paraId="0502A08A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8CA02CD" w14:textId="5A0E7434" w:rsidR="00FF10E9" w:rsidRPr="00462EF1" w:rsidRDefault="00FF10E9" w:rsidP="003B111D">
            <w:pPr>
              <w:pStyle w:val="Zkratky1"/>
            </w:pPr>
            <w:r>
              <w:t>TP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8DA2D25" w14:textId="682A7B19" w:rsidR="00FF10E9" w:rsidRPr="00462EF1" w:rsidRDefault="00FF10E9" w:rsidP="0076790E">
            <w:pPr>
              <w:pStyle w:val="Zkratky2"/>
            </w:pPr>
            <w:r>
              <w:t>Trakční podpěra</w:t>
            </w:r>
          </w:p>
        </w:tc>
      </w:tr>
      <w:tr w:rsidR="00FF10E9" w:rsidRPr="006A10C4" w14:paraId="6D31BE23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8A3814" w14:textId="5389A7DF" w:rsidR="00FF10E9" w:rsidRPr="00462EF1" w:rsidRDefault="00FF10E9" w:rsidP="003B111D">
            <w:pPr>
              <w:pStyle w:val="Zkratky1"/>
            </w:pPr>
            <w:r w:rsidRPr="00E77DD9">
              <w:t xml:space="preserve">ŽST </w:t>
            </w:r>
            <w:r w:rsidRPr="00E77DD9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A9625B6" w14:textId="121CAEF1" w:rsidR="00FF10E9" w:rsidRPr="00462EF1" w:rsidRDefault="00FF10E9" w:rsidP="0076790E">
            <w:pPr>
              <w:pStyle w:val="Zkratky2"/>
            </w:pPr>
            <w:r w:rsidRPr="00E77DD9">
              <w:t>Železniční stanice</w:t>
            </w:r>
          </w:p>
        </w:tc>
      </w:tr>
      <w:tr w:rsidR="002C0924" w:rsidRPr="006A10C4" w14:paraId="3112A637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52A4CE" w14:textId="77777777" w:rsidR="002C0924" w:rsidRPr="006A10C4" w:rsidRDefault="002C0924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895870" w14:textId="77777777" w:rsidR="002C0924" w:rsidRPr="006A10C4" w:rsidRDefault="002C0924" w:rsidP="000F15F1">
            <w:pPr>
              <w:pStyle w:val="Zkratky2"/>
            </w:pPr>
          </w:p>
        </w:tc>
      </w:tr>
      <w:tr w:rsidR="002C0924" w:rsidRPr="006A10C4" w14:paraId="765001C2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7F6A9E" w14:textId="77777777" w:rsidR="002C0924" w:rsidRPr="006A10C4" w:rsidRDefault="002C0924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29F2AF" w14:textId="77777777" w:rsidR="002C0924" w:rsidRPr="006A10C4" w:rsidRDefault="002C0924" w:rsidP="000F15F1">
            <w:pPr>
              <w:pStyle w:val="Zkratky2"/>
            </w:pPr>
          </w:p>
        </w:tc>
      </w:tr>
      <w:tr w:rsidR="002C0924" w:rsidRPr="006A10C4" w14:paraId="39602A82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66055AD" w14:textId="77777777" w:rsidR="002C0924" w:rsidRPr="006A10C4" w:rsidRDefault="002C0924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8C3C4C2" w14:textId="77777777" w:rsidR="002C0924" w:rsidRPr="006A10C4" w:rsidRDefault="002C0924" w:rsidP="000F15F1">
            <w:pPr>
              <w:pStyle w:val="Zkratky2"/>
            </w:pPr>
          </w:p>
        </w:tc>
      </w:tr>
      <w:tr w:rsidR="002C0924" w:rsidRPr="006A10C4" w14:paraId="3D9AC0C2" w14:textId="77777777" w:rsidTr="006A10C4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94B8383" w14:textId="77777777" w:rsidR="002C0924" w:rsidRPr="006A10C4" w:rsidRDefault="002C0924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100FA9B" w14:textId="77777777" w:rsidR="002C0924" w:rsidRPr="006A10C4" w:rsidRDefault="002C0924" w:rsidP="000F15F1">
            <w:pPr>
              <w:pStyle w:val="Zkratky2"/>
            </w:pPr>
          </w:p>
        </w:tc>
      </w:tr>
    </w:tbl>
    <w:p w14:paraId="74E1B202" w14:textId="77777777" w:rsidR="00041EC8" w:rsidRDefault="00041EC8" w:rsidP="00AD0C7B"/>
    <w:p w14:paraId="1176E746" w14:textId="77777777" w:rsidR="00826B7B" w:rsidRDefault="00826B7B">
      <w:r>
        <w:br w:type="page"/>
      </w:r>
    </w:p>
    <w:p w14:paraId="19931550" w14:textId="77777777" w:rsidR="00DF7BAA" w:rsidRDefault="00DF7BAA" w:rsidP="00DF7BAA">
      <w:pPr>
        <w:pStyle w:val="Nadpis2-1"/>
      </w:pPr>
      <w:bookmarkStart w:id="2" w:name="_Toc6410429"/>
      <w:bookmarkStart w:id="3" w:name="_Toc61530751"/>
      <w:bookmarkStart w:id="4" w:name="_Toc389559699"/>
      <w:bookmarkStart w:id="5" w:name="_Toc397429847"/>
      <w:bookmarkStart w:id="6" w:name="_Ref433028040"/>
      <w:bookmarkStart w:id="7" w:name="_Toc1048197"/>
      <w:bookmarkStart w:id="8" w:name="_Toc13731855"/>
      <w:r w:rsidRPr="00782CE4">
        <w:lastRenderedPageBreak/>
        <w:t>SPECIFIKACE</w:t>
      </w:r>
      <w:r>
        <w:t xml:space="preserve"> PŘEDMĚTU DÍLA</w:t>
      </w:r>
      <w:bookmarkEnd w:id="2"/>
      <w:bookmarkEnd w:id="3"/>
    </w:p>
    <w:p w14:paraId="3AA57056" w14:textId="77777777" w:rsidR="00DF7BAA" w:rsidRDefault="00DF7BAA" w:rsidP="00DF7BAA">
      <w:pPr>
        <w:pStyle w:val="Nadpis2-2"/>
      </w:pPr>
      <w:bookmarkStart w:id="9" w:name="_Toc6410430"/>
      <w:bookmarkStart w:id="10" w:name="_Toc61530752"/>
      <w:r>
        <w:t>Účel a rozsah předmětu Díla</w:t>
      </w:r>
      <w:bookmarkEnd w:id="9"/>
      <w:bookmarkEnd w:id="10"/>
    </w:p>
    <w:p w14:paraId="7E8EDDDF" w14:textId="77777777" w:rsidR="0023098A" w:rsidRDefault="0023098A" w:rsidP="0023098A">
      <w:pPr>
        <w:pStyle w:val="Text2-1"/>
      </w:pPr>
      <w:r>
        <w:t>Předmětem prací je oprava železničního svršku a spodku v ŽST Ždírec nad Doubravou, která zahrnuje přilehlou část traťové koleje, staniční koleje č. 1, 2 a 3 a výhybky č. 1 a 2. Součástí stavby je kompletní sanace odvodnění, úprava zabezpečovacího zařízení, osvětlení a elektrického ohřevu výhybek (EOV) včetně nezbytných přeložek sdělovacích kabelů.</w:t>
      </w:r>
    </w:p>
    <w:p w14:paraId="1B5E66A3" w14:textId="1D16F16C" w:rsidR="00DF7BAA" w:rsidRPr="00DB4332" w:rsidRDefault="0023098A" w:rsidP="0023098A">
      <w:pPr>
        <w:pStyle w:val="Text2-1"/>
      </w:pPr>
      <w:r>
        <w:t>Při obnově traťové koleje, staniční koleje č. 1 a výhybek bude použit výhradně nový materiál. U staničních kolejí č. 2 a 3 se počítá s kombinovanou technologií, kdy budou položeny nové kolejnice na užité, ale plně funkční vyzískané betonové pražce</w:t>
      </w:r>
      <w:r>
        <w:t>.</w:t>
      </w:r>
    </w:p>
    <w:p w14:paraId="42434B50" w14:textId="77777777" w:rsidR="00DF7BAA" w:rsidRDefault="00DF7BAA" w:rsidP="00DF7BAA">
      <w:pPr>
        <w:pStyle w:val="Nadpis2-2"/>
      </w:pPr>
      <w:bookmarkStart w:id="11" w:name="_Toc6410431"/>
      <w:bookmarkStart w:id="12" w:name="_Toc61530753"/>
      <w:r>
        <w:t>Umístění stavby</w:t>
      </w:r>
      <w:bookmarkEnd w:id="11"/>
      <w:bookmarkEnd w:id="12"/>
    </w:p>
    <w:p w14:paraId="19E772E6" w14:textId="4254CAFC" w:rsidR="00E75E88" w:rsidRDefault="00E75E88" w:rsidP="00E75E88">
      <w:pPr>
        <w:pStyle w:val="Text2-1"/>
      </w:pPr>
      <w:r>
        <w:t xml:space="preserve">Stavba bude probíhat v ŽST </w:t>
      </w:r>
      <w:r w:rsidR="0023098A">
        <w:t>Ždírec nad soubravou</w:t>
      </w:r>
      <w:r>
        <w:t xml:space="preserve"> v TUDU </w:t>
      </w:r>
      <w:r w:rsidR="0023098A">
        <w:t>1611</w:t>
      </w:r>
      <w:r>
        <w:t xml:space="preserve"> </w:t>
      </w:r>
      <w:r w:rsidR="0023098A">
        <w:t>D</w:t>
      </w:r>
      <w:r>
        <w:t>1.</w:t>
      </w:r>
    </w:p>
    <w:p w14:paraId="6D72995E" w14:textId="77777777" w:rsidR="00DF7BAA" w:rsidRDefault="00DF7BAA" w:rsidP="00DF7BAA">
      <w:pPr>
        <w:pStyle w:val="Nadpis2-1"/>
      </w:pPr>
      <w:bookmarkStart w:id="13" w:name="_Toc6410432"/>
      <w:bookmarkStart w:id="14" w:name="_Toc61530754"/>
      <w:r>
        <w:t>PŘEHLED VÝCHOZÍCH PODKLADŮ</w:t>
      </w:r>
      <w:bookmarkEnd w:id="13"/>
      <w:bookmarkEnd w:id="14"/>
    </w:p>
    <w:p w14:paraId="6072A2BB" w14:textId="77777777" w:rsidR="00DF7BAA" w:rsidRDefault="00DF7BAA" w:rsidP="00DF7BAA">
      <w:pPr>
        <w:pStyle w:val="Nadpis2-2"/>
      </w:pPr>
      <w:bookmarkStart w:id="15" w:name="_Toc6410433"/>
      <w:bookmarkStart w:id="16" w:name="_Toc61530755"/>
      <w:r>
        <w:t>Projektová dokumentace</w:t>
      </w:r>
      <w:bookmarkEnd w:id="15"/>
      <w:bookmarkEnd w:id="16"/>
    </w:p>
    <w:p w14:paraId="48E2F71D" w14:textId="04F7C4AE" w:rsidR="00DF7BAA" w:rsidRDefault="00DF7BAA" w:rsidP="00E75E88">
      <w:pPr>
        <w:pStyle w:val="Text2-1"/>
      </w:pPr>
      <w:r>
        <w:t xml:space="preserve">Projektová dokumentace </w:t>
      </w:r>
      <w:r w:rsidR="0023098A">
        <w:t>je přílohou</w:t>
      </w:r>
      <w:r w:rsidR="00E75E88">
        <w:t>.</w:t>
      </w:r>
    </w:p>
    <w:p w14:paraId="462EDD0A" w14:textId="77777777" w:rsidR="00DF7BAA" w:rsidRDefault="00DF7BAA" w:rsidP="00DF7BAA">
      <w:pPr>
        <w:pStyle w:val="Nadpis2-2"/>
      </w:pPr>
      <w:bookmarkStart w:id="17" w:name="_Toc6410434"/>
      <w:bookmarkStart w:id="18" w:name="_Toc61530756"/>
      <w:r>
        <w:t>Související dokumentace</w:t>
      </w:r>
      <w:bookmarkEnd w:id="17"/>
      <w:bookmarkEnd w:id="18"/>
    </w:p>
    <w:p w14:paraId="37DE7317" w14:textId="4A2498EC" w:rsidR="00E75E88" w:rsidRPr="00BC51B8" w:rsidRDefault="00E75E88" w:rsidP="00E75E88">
      <w:pPr>
        <w:pStyle w:val="Text2-1"/>
      </w:pPr>
      <w:r>
        <w:t xml:space="preserve">Jedná se o </w:t>
      </w:r>
      <w:r w:rsidR="0023098A">
        <w:t>opravné</w:t>
      </w:r>
      <w:r>
        <w:t xml:space="preserve"> práce, které budou provedeny bez stavebního povolení.</w:t>
      </w:r>
    </w:p>
    <w:p w14:paraId="5D4B3D46" w14:textId="77777777" w:rsidR="00DF7BAA" w:rsidRDefault="00DF7BAA" w:rsidP="00DF7BAA">
      <w:pPr>
        <w:pStyle w:val="Nadpis2-1"/>
      </w:pPr>
      <w:bookmarkStart w:id="19" w:name="_Toc6410435"/>
      <w:bookmarkStart w:id="20" w:name="_Toc61530757"/>
      <w:r>
        <w:t>KOORDINACE S JINÝMI STAVBAMI</w:t>
      </w:r>
      <w:bookmarkEnd w:id="19"/>
      <w:bookmarkEnd w:id="20"/>
      <w:r>
        <w:t xml:space="preserve"> </w:t>
      </w:r>
    </w:p>
    <w:p w14:paraId="2A7A94F3" w14:textId="77777777" w:rsidR="00DF7BAA" w:rsidRDefault="00DF7BAA" w:rsidP="00DF7BAA">
      <w:pPr>
        <w:pStyle w:val="Text2-1"/>
      </w:pPr>
      <w:r>
        <w:t xml:space="preserve">Zhotovení stavby musí být provedeno v koordinaci s připravovanými, případně aktuálně realizovanými akcemi a to i dalších investorů, které přímo s předmětnou akcí souvisí nebo ji mohou ovlivnit. Součástí plnění Díla je i zajištění koordinace při realizaci prací, poskytování a rozsahu výluk, přidělení prostorů pro staveniště v jednotlivých žst. apod. </w:t>
      </w:r>
    </w:p>
    <w:p w14:paraId="3BB1050B" w14:textId="77777777" w:rsidR="00DF7BAA" w:rsidRPr="00E75E88" w:rsidRDefault="00DF7BAA" w:rsidP="00DF7BAA">
      <w:pPr>
        <w:pStyle w:val="Text2-1"/>
      </w:pPr>
      <w:r w:rsidRPr="00E75E88">
        <w:t>Koordinace musí probíhat zejména s níže uvedenými investicemi a opravnými pracemi:</w:t>
      </w:r>
    </w:p>
    <w:p w14:paraId="385D3978" w14:textId="520534EC" w:rsidR="00E75E88" w:rsidRPr="00E77DD9" w:rsidRDefault="00E75E88" w:rsidP="00E75E88">
      <w:pPr>
        <w:pStyle w:val="Odstavec1-1a"/>
        <w:numPr>
          <w:ilvl w:val="0"/>
          <w:numId w:val="6"/>
        </w:numPr>
        <w:spacing w:after="120"/>
      </w:pPr>
      <w:r>
        <w:t xml:space="preserve">Údržbové práce na železničním svršku, spodku a trakčním vedení, které budou provádět ST </w:t>
      </w:r>
      <w:r w:rsidR="0023098A">
        <w:t>Jihlava</w:t>
      </w:r>
      <w:r>
        <w:t xml:space="preserve"> a SEE Brno.</w:t>
      </w:r>
    </w:p>
    <w:p w14:paraId="2C39C99E" w14:textId="77777777" w:rsidR="00DF7BAA" w:rsidRDefault="00DF7BAA" w:rsidP="00DF7BAA">
      <w:pPr>
        <w:pStyle w:val="Nadpis2-1"/>
      </w:pPr>
      <w:bookmarkStart w:id="21" w:name="_Toc6410436"/>
      <w:bookmarkStart w:id="22" w:name="_Toc61530758"/>
      <w:r>
        <w:t xml:space="preserve">ZVLÁŠTNÍ </w:t>
      </w:r>
      <w:r w:rsidRPr="00EC2E51">
        <w:t>TECHNICKÉ</w:t>
      </w:r>
      <w:r>
        <w:t xml:space="preserve"> PODMÍNKY A POŽADAVKY NA PROVEDENÍ DÍLA</w:t>
      </w:r>
      <w:bookmarkEnd w:id="21"/>
      <w:bookmarkEnd w:id="22"/>
    </w:p>
    <w:p w14:paraId="3FF86CD8" w14:textId="77777777" w:rsidR="00DF7BAA" w:rsidRDefault="00DF7BAA" w:rsidP="00DF7BAA">
      <w:pPr>
        <w:pStyle w:val="Nadpis2-2"/>
      </w:pPr>
      <w:bookmarkStart w:id="23" w:name="_Toc6410437"/>
      <w:bookmarkStart w:id="24" w:name="_Toc61530759"/>
      <w:r>
        <w:t>Všeobecně</w:t>
      </w:r>
      <w:bookmarkEnd w:id="23"/>
      <w:bookmarkEnd w:id="24"/>
    </w:p>
    <w:p w14:paraId="38746805" w14:textId="77777777" w:rsidR="00680766" w:rsidRDefault="00680766" w:rsidP="00680766">
      <w:pPr>
        <w:pStyle w:val="Text2-1"/>
      </w:pPr>
      <w:r>
        <w:t>Čl. 1.1</w:t>
      </w:r>
      <w:r w:rsidR="009F30F6">
        <w:t>0</w:t>
      </w:r>
      <w:r>
        <w:t xml:space="preserve"> VTP se ruší.</w:t>
      </w:r>
    </w:p>
    <w:p w14:paraId="64C76194" w14:textId="77777777" w:rsidR="00680766" w:rsidRDefault="00680766" w:rsidP="00680766">
      <w:pPr>
        <w:pStyle w:val="Text2-1"/>
      </w:pPr>
      <w:r>
        <w:t xml:space="preserve">Čl. 3.1.1. VTP se mění takto: </w:t>
      </w:r>
    </w:p>
    <w:p w14:paraId="4FF75BD5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 xml:space="preserve">Zhotovitel se zavazuje vést Stavební deník o stavbě v souladu s ustanoveními zákona č. 183/2006 Sb. [1] a § 6 vyhlášky č. 499/2006 Sb. [28]. Identifikační údaje ve Stavebním deníku (údržba a opravy staveb státních drah) se vyplní v rozsahu dle Příl. </w:t>
      </w:r>
      <w:r w:rsidR="00A658DF">
        <w:t>16</w:t>
      </w:r>
      <w:r>
        <w:t xml:space="preserve"> vyhlášky č. 499/2006 Sb. [28]  a to ode dne převzetí Staveniště do dne řádného předání a převzetí Díla nebo jeho části do </w:t>
      </w:r>
      <w:r w:rsidR="00A658DF">
        <w:t>uvedení do provozu / zkušebního provozu nebo p</w:t>
      </w:r>
      <w:r>
        <w:t>ředčasného užívání Díla nebo části Díla, popřípadě do dne odstranění poslední vady nebo dokončení nedokončené práce, zjištěné při kontrolní prohlídce Díla. Zhotovitel je povinen vést Stavební deník v českém jazyce.</w:t>
      </w:r>
    </w:p>
    <w:p w14:paraId="5F8AD7E3" w14:textId="77777777" w:rsidR="00680766" w:rsidRDefault="00680766" w:rsidP="00680766">
      <w:pPr>
        <w:pStyle w:val="Text2-1"/>
      </w:pPr>
      <w:r>
        <w:t xml:space="preserve">Čl. 3.1.2. VTP se mění takto: </w:t>
      </w:r>
    </w:p>
    <w:p w14:paraId="6C8913AD" w14:textId="2788CAA0" w:rsidR="00680766" w:rsidRDefault="007A6FED" w:rsidP="007A6FED">
      <w:pPr>
        <w:pStyle w:val="Text2-1"/>
        <w:numPr>
          <w:ilvl w:val="0"/>
          <w:numId w:val="0"/>
        </w:numPr>
        <w:ind w:left="1871"/>
      </w:pPr>
      <w:r>
        <w:t>Zhotovitel vede stavební deník v elektronické nebo listinné podobě. Případné vedení</w:t>
      </w:r>
      <w:r w:rsidR="00A34271">
        <w:t xml:space="preserve"> </w:t>
      </w:r>
      <w:r>
        <w:t xml:space="preserve">elektronického stavebního deníku včetně použité aplikace a počtu poskytnutých licencí bude uvedeno v ZTP. </w:t>
      </w:r>
      <w:r w:rsidR="00680766">
        <w:t xml:space="preserve">Zhotovitel je povinen používat </w:t>
      </w:r>
      <w:r w:rsidR="00680766">
        <w:lastRenderedPageBreak/>
        <w:t xml:space="preserve">typizovaný stavební deník </w:t>
      </w:r>
      <w:r w:rsidR="0023098A">
        <w:t>Správy železnic</w:t>
      </w:r>
      <w:r w:rsidR="00680766">
        <w:t xml:space="preserve">: Stavební deník (údržba a opravy staveb státních drah). </w:t>
      </w:r>
    </w:p>
    <w:p w14:paraId="61C4C97C" w14:textId="77777777" w:rsidR="00680766" w:rsidRDefault="00680766" w:rsidP="00680766">
      <w:pPr>
        <w:pStyle w:val="Text2-1"/>
      </w:pPr>
      <w:r>
        <w:t xml:space="preserve">Čl. 3.1.3. VTP se mění takto: </w:t>
      </w:r>
    </w:p>
    <w:p w14:paraId="55727AC7" w14:textId="77777777" w:rsidR="00680766" w:rsidRDefault="00680766" w:rsidP="00A34271">
      <w:pPr>
        <w:pStyle w:val="Text2-1"/>
        <w:numPr>
          <w:ilvl w:val="0"/>
          <w:numId w:val="0"/>
        </w:numPr>
        <w:ind w:left="1871"/>
      </w:pPr>
      <w:r>
        <w:t xml:space="preserve">Typizovaný stavební deník a informace ke správnému vedení jsou uvedeny ve vzoru tohoto stavebního deníku. </w:t>
      </w:r>
      <w:r w:rsidR="00A34271">
        <w:t xml:space="preserve">Vzory SD ke stažením, včetně informace o možnosti zakoupení, jsou na www.tudc.cz v sekci „Dokumenty / Typová dokumentace“ (viz kapitola 12 těchto VTP). </w:t>
      </w:r>
    </w:p>
    <w:p w14:paraId="23DD113E" w14:textId="77777777" w:rsidR="00680766" w:rsidRDefault="00680766" w:rsidP="00680766">
      <w:pPr>
        <w:pStyle w:val="Text2-1"/>
      </w:pPr>
      <w:r>
        <w:t xml:space="preserve">Čl. 3.2.1. VTP se mění takto: </w:t>
      </w:r>
    </w:p>
    <w:p w14:paraId="72EB2F0B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 xml:space="preserve">Denní záznamy do Stavebního deníku budou obsahovat náležitosti, které vyplývají z Příl. </w:t>
      </w:r>
      <w:r w:rsidR="00122084">
        <w:t>16</w:t>
      </w:r>
      <w:r>
        <w:t xml:space="preserve"> vyhlášky č. 499/2006 Sb. [28], TKP [6</w:t>
      </w:r>
      <w:r w:rsidR="00122084">
        <w:t>2</w:t>
      </w:r>
      <w:r>
        <w:t>]. Budou do něj zejména zapisovány všechny záznamy související se stavební činností, kontrolou a všechny skutečnosti důležité pro věcné, časové a finanční plnění SOD, včetně množství provedených prací a montáží. U nasazení mechanizačních prostředků bude uveden druh mechanizace (kolejové, zemní či speciální) s uvedením pracovní doby, ne však nářadí.</w:t>
      </w:r>
    </w:p>
    <w:p w14:paraId="4378A9B0" w14:textId="77777777" w:rsidR="00680766" w:rsidRDefault="00680766" w:rsidP="00680766">
      <w:pPr>
        <w:pStyle w:val="Text2-1"/>
      </w:pPr>
      <w:r>
        <w:t xml:space="preserve">Čl. 3.2.2. VTP se mění takto: </w:t>
      </w:r>
    </w:p>
    <w:p w14:paraId="0712A5F9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Zhotovitel se zavazuje, že Stavební deník bude obsahovat mimo jiné i následující náležitosti, které se týkají příslušného Díla, Část Díla nad rámec vyhlášky č. 499/2006 Sb. [28]:</w:t>
      </w:r>
    </w:p>
    <w:p w14:paraId="7175FD8C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a)  zahájení a ukončení výluk,</w:t>
      </w:r>
    </w:p>
    <w:p w14:paraId="568CD79F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 xml:space="preserve">b) vyjádření ÚOZI Zhotovitele o provedení zaměření podzemních vedení a zařízení technické infrastruktury před zakrytím a souhlas TDS se zakrýváním prací, </w:t>
      </w:r>
    </w:p>
    <w:p w14:paraId="7438E106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c) zdůvodnění rozdílů provedených prací od Projektové dokumentace (pokud je vyhotovena) nebo těchto ZTP včetně jejich příloh, případně stavebního povolení, odůvodnění změn materiálů a změn technického řešení a odchylek od Projektové dokumentace, včetně způsobu projednání,</w:t>
      </w:r>
    </w:p>
    <w:p w14:paraId="451DA375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d)  údaje potřebné k posouzení prací správními úřady a orgány státního dozoru,</w:t>
      </w:r>
    </w:p>
    <w:p w14:paraId="1D149826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e)  výsledky činnosti autorizovaného inspektora (pokud je určen),</w:t>
      </w:r>
    </w:p>
    <w:p w14:paraId="3A1D98B6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f)  výsledky činnosti Koordinátora BOZP (pokud je určen),</w:t>
      </w:r>
    </w:p>
    <w:p w14:paraId="1C784CB8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g)  výsledky činnosti odborně způsobilé osoby pro ekologický dozor (pokud je určen).</w:t>
      </w:r>
    </w:p>
    <w:p w14:paraId="4E23F713" w14:textId="77777777" w:rsidR="00122084" w:rsidRDefault="00122084" w:rsidP="00680766">
      <w:pPr>
        <w:pStyle w:val="Text2-1"/>
      </w:pPr>
      <w:r>
        <w:t>V čl. 3.2.3 se ruší text „….a finančního plnění“.</w:t>
      </w:r>
    </w:p>
    <w:p w14:paraId="54CA71A3" w14:textId="77777777" w:rsidR="00680766" w:rsidRDefault="00680766" w:rsidP="00680766">
      <w:pPr>
        <w:pStyle w:val="Text2-1"/>
      </w:pPr>
      <w:r>
        <w:t xml:space="preserve">Čl. 3.3.1. VTP se mění takto: </w:t>
      </w:r>
    </w:p>
    <w:p w14:paraId="75765CF8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Stavební deník (viz 3.1.2.) bude uložen na pracovišti člena osoby Zhotovitele zmocněné vedením stavby dle SOD.</w:t>
      </w:r>
    </w:p>
    <w:p w14:paraId="58D97F5E" w14:textId="77777777" w:rsidR="00680766" w:rsidRDefault="00680766" w:rsidP="00680766">
      <w:pPr>
        <w:pStyle w:val="Text2-1"/>
      </w:pPr>
      <w:r>
        <w:t>Čl. 3.3.5. VTP se ruší.</w:t>
      </w:r>
    </w:p>
    <w:p w14:paraId="2AF81AEE" w14:textId="77777777" w:rsidR="00680766" w:rsidRDefault="00680766" w:rsidP="00680766">
      <w:pPr>
        <w:pStyle w:val="Text2-1"/>
      </w:pPr>
      <w:r>
        <w:t xml:space="preserve">Čl. 3.3.6. VTP se mění takto: </w:t>
      </w:r>
    </w:p>
    <w:p w14:paraId="0B2DF7E1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Objednatel provádí potvrzování (potvrzení podpisem přečtení záznamů) Stavebního deníku až po jejich předchozím potvrzení Zhotovitelem.</w:t>
      </w:r>
    </w:p>
    <w:p w14:paraId="7D8B16ED" w14:textId="77777777" w:rsidR="00680766" w:rsidRDefault="00680766" w:rsidP="00680766">
      <w:pPr>
        <w:pStyle w:val="Text2-1"/>
      </w:pPr>
      <w:r>
        <w:t xml:space="preserve">Čl. 3.3.7. VTP se mění takto: </w:t>
      </w:r>
    </w:p>
    <w:p w14:paraId="5BFB7809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Potřebné stanovisko další oprávněné osoby včetně Objednatele k záznamům ve Stavebním deníku musí být zaznamenáno do Stavebního deníku do 5 pracovních dnů po jejich předložení příslušné oprávněné osobě a Objednateli, podle toho, komu bude záznam předložen později. Nevyjádří-li se Objednatel ve lhůtě 5 pracovních dní ode dne, kdy mu byl předložen záznam, má se za to, že Objednatel s obsahem záznamu souhlasí.</w:t>
      </w:r>
    </w:p>
    <w:p w14:paraId="5938C783" w14:textId="77777777" w:rsidR="00680766" w:rsidRDefault="00680766" w:rsidP="00680766">
      <w:pPr>
        <w:pStyle w:val="Text2-1"/>
      </w:pPr>
      <w:r>
        <w:lastRenderedPageBreak/>
        <w:t xml:space="preserve">Čl. 3.3.8. VTP se mění takto: </w:t>
      </w:r>
    </w:p>
    <w:p w14:paraId="724AC90C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Jestliže oprávněný zaměstnanec Zhotovitele, popř. jeho zmocněný zástupce, nesouhlasí se záznamem Objednatele, nebo jiné oprávněné osoby, provedeným ve Stavebním deníku, je povinen připojit k uvedenému záznamu do 2 pracovních dnů po jeho zapsání své vyjádření a předat je v tomto termínu na předem určeném a dohodnutém místě pro přístup ke Stavebnímu deníku. Nevyjádří-li Zhotovitel svůj nesouhlas ve lhůtě 2 pracovních dní ode dne, kdy mu bylo předloženo předmětné vyjádření, má se za to, že Zhotovitel s obsahem záznamu souhlasí.</w:t>
      </w:r>
    </w:p>
    <w:p w14:paraId="3A0FD71B" w14:textId="77777777" w:rsidR="00680766" w:rsidRDefault="00680766" w:rsidP="00B9150D">
      <w:pPr>
        <w:pStyle w:val="Text2-1"/>
        <w:ind w:left="1814" w:hanging="1814"/>
      </w:pPr>
      <w:r>
        <w:t>V čl. 4.1.2. VTP se ruší text „… a finančního plnění“.</w:t>
      </w:r>
      <w:r w:rsidR="00F0110B">
        <w:t xml:space="preserve"> Text „…14 kalendářních dnů…“ se mění na „….7 kalendářních dnů…“.</w:t>
      </w:r>
    </w:p>
    <w:p w14:paraId="0CBC097E" w14:textId="77777777" w:rsidR="00680766" w:rsidRDefault="00680766" w:rsidP="00680766">
      <w:pPr>
        <w:pStyle w:val="Text2-1"/>
      </w:pPr>
      <w:r>
        <w:t>V čl. 4.1.4. VTP se ruší text „…části – Geodetická dokumentace“.</w:t>
      </w:r>
    </w:p>
    <w:p w14:paraId="24C4E2B8" w14:textId="77777777" w:rsidR="00680766" w:rsidRDefault="00680766" w:rsidP="00680766">
      <w:pPr>
        <w:pStyle w:val="Text2-1"/>
      </w:pPr>
      <w:r>
        <w:t>Čl. 4.1.7. VTP se ruší.</w:t>
      </w:r>
    </w:p>
    <w:p w14:paraId="303A6C4F" w14:textId="77777777" w:rsidR="00680766" w:rsidRDefault="00680766" w:rsidP="00680766">
      <w:pPr>
        <w:pStyle w:val="Text2-1"/>
      </w:pPr>
      <w:r>
        <w:t>Čl. 4.1.8. VTP se ruší.</w:t>
      </w:r>
    </w:p>
    <w:p w14:paraId="4C59E6C5" w14:textId="77777777" w:rsidR="00680766" w:rsidRDefault="00680766" w:rsidP="00680766">
      <w:pPr>
        <w:pStyle w:val="Text2-1"/>
      </w:pPr>
      <w:r>
        <w:t>V čl. 4.2.1. VTP se ruší druhá a třetí věta textu.</w:t>
      </w:r>
    </w:p>
    <w:p w14:paraId="2FF6E5C4" w14:textId="77777777" w:rsidR="00680766" w:rsidRDefault="00680766" w:rsidP="00680766">
      <w:pPr>
        <w:pStyle w:val="Text2-1"/>
      </w:pPr>
      <w:r>
        <w:t>Čl. 4.2.2. VTP se ruší.</w:t>
      </w:r>
    </w:p>
    <w:p w14:paraId="2DD94DA5" w14:textId="77777777" w:rsidR="00680766" w:rsidRDefault="00680766" w:rsidP="00680766">
      <w:pPr>
        <w:pStyle w:val="Text2-1"/>
      </w:pPr>
      <w:r>
        <w:t>V čl. 4.2.9. VTP se mění lhůta z 21 dnů na 7 dnů.</w:t>
      </w:r>
    </w:p>
    <w:p w14:paraId="04848AB0" w14:textId="77777777" w:rsidR="00680766" w:rsidRDefault="00680766" w:rsidP="00680766">
      <w:pPr>
        <w:pStyle w:val="Text2-1"/>
      </w:pPr>
      <w:r>
        <w:t>Čl. 4.2.18. VTP se mění takto:</w:t>
      </w:r>
    </w:p>
    <w:p w14:paraId="6BC929F2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Přístupové cesty ke staveništi a objekty na nich jsou navrženy v ZOV zpravidla po stávajících komunikacích. U pozemních komunikací, kde je to požadováno, uzavře Zhotovitel nájemní smlouvu na jejich využívání. Zhotovitel během stavby zajistí u komunikací používaných stavbou čištění, kropení proti prašnosti a průběžnou údržbu.</w:t>
      </w:r>
      <w:r w:rsidR="00F0110B" w:rsidRPr="00F0110B">
        <w:t xml:space="preserve"> Před započetím stavby pořídí Zhotovitel fotodokumentaci o stavu komunikací</w:t>
      </w:r>
      <w:r w:rsidR="00F0110B">
        <w:t>.</w:t>
      </w:r>
      <w:r>
        <w:t xml:space="preserve"> Po ukončení stavby Zhotovitel po dohodě s vlastníkem (správcem komunikace) odstraní případné vzniklé závady. Zhotovitel je rovněž povinen uhradit náklady spojené s odstraněním závad ve sjízdnosti přístupových cest, s jejich poškozením a jejich znečištěním v souladu s § 27 a § 28 zákona č. 13/1997 Sb. [17]. Zhotovitel odpovídá za vzniklé škody způsobené nedodržením těchto povinností. Náklady a poplatky za jejich užívání a náklady na odstranění závad jsou součástí Ceny Díla.</w:t>
      </w:r>
    </w:p>
    <w:p w14:paraId="1F5B28F8" w14:textId="77777777" w:rsidR="00680766" w:rsidRDefault="00680766" w:rsidP="00680766">
      <w:pPr>
        <w:pStyle w:val="Text2-1"/>
      </w:pPr>
      <w:r>
        <w:t>Čl. 4.3.2. VTP se ruší.</w:t>
      </w:r>
    </w:p>
    <w:p w14:paraId="073F75E8" w14:textId="77777777" w:rsidR="00680766" w:rsidRDefault="00680766" w:rsidP="00680766">
      <w:pPr>
        <w:pStyle w:val="Text2-1"/>
      </w:pPr>
      <w:r>
        <w:t>Čl. 4.3.3. VTP se mění takto:</w:t>
      </w:r>
    </w:p>
    <w:p w14:paraId="289B0785" w14:textId="77777777" w:rsidR="00680766" w:rsidRDefault="00680766" w:rsidP="00267DE4">
      <w:pPr>
        <w:pStyle w:val="Text2-1"/>
        <w:numPr>
          <w:ilvl w:val="0"/>
          <w:numId w:val="0"/>
        </w:numPr>
        <w:ind w:left="1871"/>
      </w:pPr>
      <w:r>
        <w:t>Zhotovitel se zavazuje zpracovat havarijní plán pro případný únik ropných látek ve smyslu zákona č. 254/2001 Sb. [10].</w:t>
      </w:r>
      <w:r w:rsidR="00F0110B">
        <w:t xml:space="preserve"> </w:t>
      </w:r>
      <w:r w:rsidR="00F0110B" w:rsidRPr="00F0110B">
        <w:t>Zhotovitel bude řešit způsob odstavení stavebních strojů, zásobování strojů pohonnými hmotami, ochranu proti znečištění povrchových a podzemních vod a ovzduší.</w:t>
      </w:r>
      <w:r w:rsidR="00F0110B">
        <w:t xml:space="preserve"> </w:t>
      </w:r>
    </w:p>
    <w:p w14:paraId="5E7C42AB" w14:textId="77777777" w:rsidR="00680766" w:rsidRDefault="00680766" w:rsidP="00680766">
      <w:pPr>
        <w:pStyle w:val="Text2-1"/>
      </w:pPr>
      <w:r>
        <w:t>Čl. 5.1.4. VTP se ruší.</w:t>
      </w:r>
    </w:p>
    <w:p w14:paraId="601693A7" w14:textId="77777777" w:rsidR="00680766" w:rsidRDefault="00680766" w:rsidP="00680766">
      <w:pPr>
        <w:pStyle w:val="Text2-1"/>
      </w:pPr>
      <w:r>
        <w:t xml:space="preserve">V čl. 5.1.10. VTP se text „5 pracovních dnů“ nahrazuje textem „2 pracovní dny“. </w:t>
      </w:r>
    </w:p>
    <w:p w14:paraId="5D2B5F55" w14:textId="77777777" w:rsidR="00680766" w:rsidRDefault="00680766" w:rsidP="00B9150D">
      <w:pPr>
        <w:pStyle w:val="Text2-1"/>
        <w:ind w:left="1814" w:hanging="1814"/>
      </w:pPr>
      <w:r>
        <w:t xml:space="preserve">V čl. 5.2.4. VTP se mění lhůta ze čtyř týdnů na dva týdny. Ruší se text “…. a písemně přizvat dotčené orgány veřejné správy (odbor životního prostředí příslušného úřadu)“. </w:t>
      </w:r>
    </w:p>
    <w:p w14:paraId="63F52EC5" w14:textId="77777777" w:rsidR="00680766" w:rsidRDefault="00680766" w:rsidP="00680766">
      <w:pPr>
        <w:pStyle w:val="Text2-1"/>
      </w:pPr>
      <w:r>
        <w:t>Čl. 6.3.1. VTP se ruší.</w:t>
      </w:r>
    </w:p>
    <w:p w14:paraId="5010352D" w14:textId="77777777" w:rsidR="00680766" w:rsidRDefault="00680766" w:rsidP="00680766">
      <w:pPr>
        <w:pStyle w:val="Text2-1"/>
      </w:pPr>
      <w:r>
        <w:t>Čl. 7.</w:t>
      </w:r>
      <w:r w:rsidR="009A45C5">
        <w:t>1.</w:t>
      </w:r>
      <w:r>
        <w:t xml:space="preserve">7. VTP se mění takto: </w:t>
      </w:r>
    </w:p>
    <w:p w14:paraId="18D4D19F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Pokud je podzemních vedení a zařízení technické infrastruktury ve správě místně příslušné OJ SŽ, Zhotovitel se zavazuje zažádat písemnou objednávkou o jejich vytyčení minimálně 5 pracovních dnů před zahájením výkopových prací. Tyto činnosti jsou součástí Ceny Díla. </w:t>
      </w:r>
    </w:p>
    <w:p w14:paraId="377A852C" w14:textId="77777777" w:rsidR="00680766" w:rsidRDefault="00680766" w:rsidP="00B9150D">
      <w:pPr>
        <w:pStyle w:val="Text2-1"/>
        <w:ind w:left="1871" w:hanging="1871"/>
      </w:pPr>
      <w:r>
        <w:lastRenderedPageBreak/>
        <w:t>V čl. 7.1.11. VTP se text „po rekonstrukci“ nahrazuje textem „po opravě a údržbě“, a text rekonstrukce“ se nahrazuje textem „oprava a údržba“.</w:t>
      </w:r>
    </w:p>
    <w:p w14:paraId="7253BC9A" w14:textId="77777777" w:rsidR="00680766" w:rsidRDefault="00680766" w:rsidP="00680766">
      <w:pPr>
        <w:pStyle w:val="Text2-1"/>
      </w:pPr>
      <w:r>
        <w:t xml:space="preserve">Čl. 7.2.1. VTP se mění takto: </w:t>
      </w:r>
    </w:p>
    <w:p w14:paraId="11775510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>Objednatel se zavazuje zajistit a projednat žádosti o vyhotovení výlukových rozkazů v souladu s Interními předpisy Objednatele - SŽDC D7/2 [7</w:t>
      </w:r>
      <w:r w:rsidR="002F50C1">
        <w:t>0</w:t>
      </w:r>
      <w:r>
        <w:t>].</w:t>
      </w:r>
    </w:p>
    <w:p w14:paraId="2A06F6B1" w14:textId="77777777" w:rsidR="00680766" w:rsidRDefault="00680766" w:rsidP="00680766">
      <w:pPr>
        <w:pStyle w:val="Text2-1"/>
      </w:pPr>
      <w:r>
        <w:t>V čl. 8.1.1. VTP se ruší text „posuzovací a schvalovací protokol“.</w:t>
      </w:r>
    </w:p>
    <w:p w14:paraId="6832C0C3" w14:textId="77777777" w:rsidR="00680766" w:rsidRDefault="00680766" w:rsidP="00B9150D">
      <w:pPr>
        <w:pStyle w:val="Text2-1"/>
        <w:ind w:left="1814" w:hanging="1814"/>
      </w:pPr>
      <w:r>
        <w:t>V čl. 8.1.4. VTP se ruší text „</w:t>
      </w:r>
      <w:r w:rsidR="00AB4EC0">
        <w:t>Náklady spojené s dopracováním PDPS jsou uvedené samostatné položce v soupisu prací příslušných SO a PS, u kterých je opodstatněné takovéto činnosti vyžadovat.</w:t>
      </w:r>
      <w:r>
        <w:t>“.</w:t>
      </w:r>
    </w:p>
    <w:p w14:paraId="7E19D838" w14:textId="77777777" w:rsidR="00680766" w:rsidRDefault="00680766" w:rsidP="00680766">
      <w:pPr>
        <w:pStyle w:val="Text2-1"/>
      </w:pPr>
      <w:r>
        <w:t>Čl. 8.1.4. VTP, odstavec c) se mění takto:</w:t>
      </w:r>
    </w:p>
    <w:p w14:paraId="4088E550" w14:textId="77777777" w:rsidR="00680766" w:rsidRDefault="00D178B4" w:rsidP="00D178B4">
      <w:pPr>
        <w:pStyle w:val="Text2-1"/>
        <w:numPr>
          <w:ilvl w:val="0"/>
          <w:numId w:val="0"/>
        </w:numPr>
        <w:ind w:left="1871"/>
      </w:pPr>
      <w:r>
        <w:t xml:space="preserve">Zhotovitel předá </w:t>
      </w:r>
      <w:r w:rsidR="009A45C5" w:rsidRPr="00BC51B8">
        <w:t>15</w:t>
      </w:r>
      <w:r w:rsidR="009A45C5">
        <w:t xml:space="preserve"> </w:t>
      </w:r>
      <w:r w:rsidR="00680766">
        <w:t xml:space="preserve">dní před zahájením prací dle </w:t>
      </w:r>
      <w:r w:rsidR="00AB4EC0">
        <w:t>RDS</w:t>
      </w:r>
      <w:r w:rsidR="00680766">
        <w:t xml:space="preserve"> jedno pracovní vyhotovení </w:t>
      </w:r>
      <w:r w:rsidR="00AB4EC0">
        <w:t>RDS</w:t>
      </w:r>
      <w:r w:rsidR="00680766">
        <w:t xml:space="preserve"> zhotoviteli Projektové dokumentace k posouzení souladu PDPS s DSP/DOS a 1 pracovní vyhotovení Objednateli k posouzení a ke schválení, vč. případného rozdílového Soupisu prací.</w:t>
      </w:r>
    </w:p>
    <w:p w14:paraId="5ED20966" w14:textId="77777777" w:rsidR="00AB4EC0" w:rsidRDefault="00AB4EC0" w:rsidP="00AB4EC0">
      <w:pPr>
        <w:pStyle w:val="Text2-1"/>
      </w:pPr>
      <w:r>
        <w:t>Čl. 8.1.4. VTP, odstavec d) se mění takto:</w:t>
      </w:r>
    </w:p>
    <w:p w14:paraId="3ABF7801" w14:textId="77777777" w:rsidR="00AB4EC0" w:rsidRDefault="00AB4EC0" w:rsidP="00B9150D">
      <w:pPr>
        <w:pStyle w:val="Text2-1"/>
        <w:numPr>
          <w:ilvl w:val="0"/>
          <w:numId w:val="0"/>
        </w:numPr>
        <w:ind w:left="1871"/>
      </w:pPr>
      <w:r>
        <w:t xml:space="preserve">U staničních zabezpečovacích zařízení se Zhotovitel RDS zavazuje předat </w:t>
      </w:r>
      <w:r w:rsidR="00F20D10">
        <w:t xml:space="preserve">Objednateli ke </w:t>
      </w:r>
      <w:r>
        <w:t>schválení 3 soupravy závěrových tabulek [6</w:t>
      </w:r>
      <w:r w:rsidR="00F20D10">
        <w:t>1][89</w:t>
      </w:r>
      <w:r>
        <w:t>].</w:t>
      </w:r>
    </w:p>
    <w:p w14:paraId="5E6B920F" w14:textId="77777777" w:rsidR="00680766" w:rsidRDefault="00680766" w:rsidP="00680766">
      <w:pPr>
        <w:pStyle w:val="Text2-1"/>
      </w:pPr>
      <w:r>
        <w:t>Čl. 8.1.4. VTP, odstavec e) se mění takto:</w:t>
      </w:r>
    </w:p>
    <w:p w14:paraId="5FCF1F2A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Po odsouhlasení zpracovatelem Projektové dokumentace (pokud je vyhotovena), zapracování případných připomínek a schválení Objednatelem předá Zhotovitel Objednateli dokumentaci </w:t>
      </w:r>
      <w:r w:rsidR="00F25725">
        <w:t>RDS</w:t>
      </w:r>
      <w:r>
        <w:t xml:space="preserve"> SO a PS do </w:t>
      </w:r>
      <w:r w:rsidR="009A45C5">
        <w:t>7</w:t>
      </w:r>
      <w:r w:rsidR="009A45C5" w:rsidRPr="009A45C5">
        <w:t xml:space="preserve"> </w:t>
      </w:r>
      <w:r>
        <w:t xml:space="preserve">dnů před zahájením prací ve 3 vyhotoveních v listinné podobě a v 1 vyhotovení v elektronické podobě. </w:t>
      </w:r>
    </w:p>
    <w:p w14:paraId="27EB86AB" w14:textId="77777777" w:rsidR="00680766" w:rsidRDefault="00680766" w:rsidP="00680766">
      <w:pPr>
        <w:pStyle w:val="Text2-1"/>
      </w:pPr>
      <w:r>
        <w:t xml:space="preserve">Čl. 8.1.4. VTP, odstavec f) se mění takto: </w:t>
      </w:r>
    </w:p>
    <w:p w14:paraId="119A23FE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Po schválení závěrových tabulek předá Zhotovitel Objednateli dokumentaci </w:t>
      </w:r>
      <w:r w:rsidR="00B82624">
        <w:t>RDS</w:t>
      </w:r>
      <w:r>
        <w:t xml:space="preserve"> do </w:t>
      </w:r>
      <w:r w:rsidR="009A45C5">
        <w:t>7</w:t>
      </w:r>
      <w:r w:rsidR="009A45C5" w:rsidRPr="009A45C5">
        <w:t xml:space="preserve"> </w:t>
      </w:r>
      <w:r>
        <w:t>dnů před zahájením prací ve 3 vyhotoveních v listinné podobě a v 1 vyhotovení v elektronické podobě.</w:t>
      </w:r>
    </w:p>
    <w:p w14:paraId="616380E4" w14:textId="77777777" w:rsidR="00680766" w:rsidRDefault="00680766" w:rsidP="00680766">
      <w:pPr>
        <w:pStyle w:val="Text2-1"/>
      </w:pPr>
      <w:r>
        <w:t xml:space="preserve">V čl. 8.1.5. VTP se mění lhůta z 90 dnů na </w:t>
      </w:r>
      <w:r w:rsidR="009A45C5">
        <w:t>30</w:t>
      </w:r>
      <w:r w:rsidR="009A45C5" w:rsidRPr="009A45C5">
        <w:t xml:space="preserve"> </w:t>
      </w:r>
      <w:r>
        <w:t>dnů.</w:t>
      </w:r>
    </w:p>
    <w:p w14:paraId="41549ED1" w14:textId="77777777" w:rsidR="00680766" w:rsidRDefault="00680766" w:rsidP="00680766">
      <w:pPr>
        <w:pStyle w:val="Text2-1"/>
      </w:pPr>
      <w:r>
        <w:t xml:space="preserve">V čl. 8.1.6. VTP se mění lhůta ze 45 dnů na </w:t>
      </w:r>
      <w:r w:rsidR="009A45C5">
        <w:t>15</w:t>
      </w:r>
      <w:r w:rsidR="009A45C5" w:rsidRPr="009A45C5">
        <w:t xml:space="preserve"> </w:t>
      </w:r>
      <w:r>
        <w:t>dnů.</w:t>
      </w:r>
    </w:p>
    <w:p w14:paraId="665D98A8" w14:textId="77777777" w:rsidR="00680766" w:rsidRDefault="00680766" w:rsidP="00680766">
      <w:pPr>
        <w:pStyle w:val="Text2-1"/>
      </w:pPr>
      <w:r>
        <w:t>V čl. 8.2.2. VTP se ruší text“… a Směrnice SŽDC č. 117 [7</w:t>
      </w:r>
      <w:r w:rsidR="00B82624">
        <w:t>3</w:t>
      </w:r>
      <w:r>
        <w:t>]“</w:t>
      </w:r>
      <w:r w:rsidR="005F0E69">
        <w:t>.</w:t>
      </w:r>
    </w:p>
    <w:p w14:paraId="2FB651FA" w14:textId="77777777" w:rsidR="00680766" w:rsidRDefault="00680766" w:rsidP="00680766">
      <w:pPr>
        <w:pStyle w:val="Text2-1"/>
      </w:pPr>
      <w:r>
        <w:t>Čl. 8.2.3. VTP se ruší.</w:t>
      </w:r>
    </w:p>
    <w:p w14:paraId="0073C1B6" w14:textId="77777777" w:rsidR="00680766" w:rsidRDefault="00680766" w:rsidP="00B9150D">
      <w:pPr>
        <w:pStyle w:val="Text2-1"/>
        <w:ind w:left="1814" w:hanging="1814"/>
      </w:pPr>
      <w:r>
        <w:t>V čl. 8.2.8. VTP se ruší text „…..v rozsahu požadavků přílohy „H“ – Dokladová část dle Směrnice GŘ č. 11 [6</w:t>
      </w:r>
      <w:r w:rsidR="00B82624">
        <w:t>4</w:t>
      </w:r>
      <w:r>
        <w:t>]“. Ruší se odstavec b).</w:t>
      </w:r>
    </w:p>
    <w:p w14:paraId="73DB0714" w14:textId="77777777" w:rsidR="00680766" w:rsidRDefault="00680766" w:rsidP="00680766">
      <w:pPr>
        <w:pStyle w:val="Text2-1"/>
      </w:pPr>
      <w:r>
        <w:t>Čl. 8.3.3. VTP se mění takto:</w:t>
      </w:r>
    </w:p>
    <w:p w14:paraId="34AB91AA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Předání Dokumentace skutečného provedení stavby týkající se Díla Zhotovitelem Objednateli proběhne v listinné podobě ve 3 vyhotoveních pro technickou část do 2 měsíců, pro </w:t>
      </w:r>
      <w:r w:rsidR="004550ED">
        <w:t xml:space="preserve">souborné zpracování </w:t>
      </w:r>
      <w:r>
        <w:t>geodetick</w:t>
      </w:r>
      <w:r w:rsidR="004550ED">
        <w:t>é</w:t>
      </w:r>
      <w:r>
        <w:t xml:space="preserve"> část</w:t>
      </w:r>
      <w:r w:rsidR="004550ED">
        <w:t>i</w:t>
      </w:r>
      <w:r>
        <w:t xml:space="preserve"> do 2 měsíců a kompletní dokumentace v elektronické podobě v rozsahu dle odstavce 8.3.5 těchto VTP do 3 měsíců ode dne, kdy byl vydán </w:t>
      </w:r>
      <w:r w:rsidR="00AF2CCC">
        <w:t xml:space="preserve">poslední </w:t>
      </w:r>
      <w:r>
        <w:t>Zápis o předání a převzetí Díla, nejpozději však do termínu ukončení smluvního vztahu.</w:t>
      </w:r>
    </w:p>
    <w:p w14:paraId="34FFEE77" w14:textId="77777777" w:rsidR="00680766" w:rsidRDefault="00680766" w:rsidP="00680766">
      <w:pPr>
        <w:pStyle w:val="Text2-1"/>
      </w:pPr>
      <w:r>
        <w:t>Čl. 8.3.4. VTP se ruší.</w:t>
      </w:r>
    </w:p>
    <w:p w14:paraId="596C1E8D" w14:textId="77777777" w:rsidR="00680766" w:rsidRDefault="00680766" w:rsidP="00680766">
      <w:pPr>
        <w:pStyle w:val="Text2-1"/>
      </w:pPr>
      <w:r>
        <w:t>Čl. 8.3.5. VTP se mění takto:</w:t>
      </w:r>
    </w:p>
    <w:p w14:paraId="23DCE077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>Odevzdání dokumentace bude v elektronické podobě provedeno dle pravidel pro vzájemnou výměnu digitálních dat mezi drážními a mimodrážními organizacemi [7</w:t>
      </w:r>
      <w:r w:rsidR="00AF2CCC">
        <w:t>2</w:t>
      </w:r>
      <w:r>
        <w:t xml:space="preserve">] </w:t>
      </w:r>
      <w:r w:rsidR="00AF2CCC">
        <w:t>[73]</w:t>
      </w:r>
      <w:r>
        <w:t>následovně:</w:t>
      </w:r>
    </w:p>
    <w:p w14:paraId="6B9BF584" w14:textId="29585F00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2 × </w:t>
      </w:r>
      <w:r w:rsidR="0023098A">
        <w:t>USB disk</w:t>
      </w:r>
      <w:r>
        <w:t xml:space="preserve"> – kompletní dokumentace stavby v otevřené formě</w:t>
      </w:r>
    </w:p>
    <w:p w14:paraId="5926C34F" w14:textId="21AF0677" w:rsidR="00680766" w:rsidRDefault="0023098A" w:rsidP="00D178B4">
      <w:pPr>
        <w:pStyle w:val="Text2-1"/>
        <w:numPr>
          <w:ilvl w:val="0"/>
          <w:numId w:val="0"/>
        </w:numPr>
        <w:ind w:left="1871"/>
      </w:pPr>
      <w:r>
        <w:lastRenderedPageBreak/>
        <w:t xml:space="preserve">2 × USB disk </w:t>
      </w:r>
      <w:r w:rsidR="00680766">
        <w:t>– kompletní dokumentace stavby v uzavřené formě</w:t>
      </w:r>
    </w:p>
    <w:p w14:paraId="3F1F9F5E" w14:textId="77777777" w:rsidR="00AF2CCC" w:rsidRDefault="00AF2CCC" w:rsidP="00AF2CCC">
      <w:pPr>
        <w:pStyle w:val="Text2-1"/>
      </w:pPr>
      <w:r w:rsidRPr="00AF2CCC">
        <w:t>V čl. 8.3.6. VTP se ruší text“… *.XML (datový předpis XDC)“.</w:t>
      </w:r>
    </w:p>
    <w:p w14:paraId="3B31A1AE" w14:textId="77777777" w:rsidR="00680766" w:rsidRDefault="00680766" w:rsidP="00680766">
      <w:pPr>
        <w:pStyle w:val="Text2-1"/>
      </w:pPr>
      <w:r>
        <w:t>Čl. 10.2.5. VTP se mění takto:</w:t>
      </w:r>
    </w:p>
    <w:p w14:paraId="7A146374" w14:textId="77777777" w:rsidR="00680766" w:rsidRDefault="00680766" w:rsidP="00D178B4">
      <w:pPr>
        <w:pStyle w:val="Text2-1"/>
        <w:numPr>
          <w:ilvl w:val="0"/>
          <w:numId w:val="0"/>
        </w:numPr>
        <w:ind w:left="1871"/>
      </w:pPr>
      <w:r>
        <w:t xml:space="preserve">Zhotovitel se zavazuje zajistit u svých zaměstnanců a zaměstnanců </w:t>
      </w:r>
      <w:r w:rsidR="00AF2CCC">
        <w:t>p</w:t>
      </w:r>
      <w:r>
        <w:t>oddodavatelů prokazatelné seznámení s plánem BOZP Díla [19] a doložit splnění této povinnosti písemně před předáním Staveniště Zhotoviteli.</w:t>
      </w:r>
    </w:p>
    <w:p w14:paraId="2402A531" w14:textId="77777777" w:rsidR="008F5F18" w:rsidRDefault="008F5F18" w:rsidP="008F5F18">
      <w:pPr>
        <w:pStyle w:val="Text2-1"/>
        <w:numPr>
          <w:ilvl w:val="2"/>
          <w:numId w:val="7"/>
        </w:numPr>
      </w:pPr>
      <w:r>
        <w:t>Pro přesnou identifikaci podzemních sítí, metalických a optických kabelů, kanalizace, vody a plynu budou použity RFID markery. Mohou se používat pouze markery, u kterých není nutné při ukládání dbát na jejich orientaci. V rámci jednotného značení v sítích SŽ je nutné zachovat standardní barevné značení, které doporučují výrobci.</w:t>
      </w:r>
    </w:p>
    <w:p w14:paraId="14880126" w14:textId="77777777" w:rsidR="008F5F18" w:rsidRDefault="008F5F18" w:rsidP="008F5F18">
      <w:pPr>
        <w:pStyle w:val="Textbezslovn"/>
      </w:pPr>
      <w:r>
        <w:t>Minimální požadavky na použití markerů jsou následující:</w:t>
      </w:r>
    </w:p>
    <w:p w14:paraId="40A0D90F" w14:textId="77777777" w:rsidR="008F5F18" w:rsidRDefault="008F5F18" w:rsidP="008F5F18">
      <w:pPr>
        <w:pStyle w:val="Odstavec1-1a"/>
        <w:numPr>
          <w:ilvl w:val="0"/>
          <w:numId w:val="19"/>
        </w:numPr>
      </w:pPr>
      <w:r>
        <w:t>Silová zařízení a kabely (včetně kabelů určených k napájení zabezpečovacích zařízení) – červený marker (169,8 kHz)</w:t>
      </w:r>
    </w:p>
    <w:p w14:paraId="75B3EE83" w14:textId="77777777" w:rsidR="008F5F18" w:rsidRDefault="008F5F18" w:rsidP="008F5F18">
      <w:pPr>
        <w:pStyle w:val="Odrka1-2-"/>
        <w:numPr>
          <w:ilvl w:val="1"/>
          <w:numId w:val="5"/>
        </w:numPr>
      </w:pPr>
      <w:r>
        <w:t xml:space="preserve">trasy kabelů (v případě požadavku umístění po cca 50 m), přípojky, zakopané spojky, </w:t>
      </w:r>
      <w:r w:rsidRPr="008726E7">
        <w:t>křížení</w:t>
      </w:r>
      <w:r>
        <w:t xml:space="preserve"> kabelů, servisní smyčky, paty instalačních trubek, ohyby, změny hloubky, poklopy, rozvodové smyčky.</w:t>
      </w:r>
    </w:p>
    <w:p w14:paraId="12D1FE2B" w14:textId="77777777" w:rsidR="008F5F18" w:rsidRDefault="008F5F18" w:rsidP="008F5F18">
      <w:pPr>
        <w:pStyle w:val="Odstavec1-1a"/>
        <w:numPr>
          <w:ilvl w:val="0"/>
          <w:numId w:val="6"/>
        </w:numPr>
      </w:pPr>
      <w:r>
        <w:t>Rozvody vody a jejich zařízení - modrý marker (145,7 kHz)</w:t>
      </w:r>
    </w:p>
    <w:p w14:paraId="1D1084BA" w14:textId="77777777" w:rsidR="008F5F18" w:rsidRDefault="008F5F18" w:rsidP="008F5F18">
      <w:pPr>
        <w:pStyle w:val="Odrka1-2-"/>
        <w:numPr>
          <w:ilvl w:val="1"/>
          <w:numId w:val="5"/>
        </w:numPr>
      </w:pPr>
      <w:r>
        <w:t>trasy potrubí, paty servisních sloupců, potrubí z PVC, všechny typy ventilů, křížení, rozdvojky, čistící výstupy, konce obalů.</w:t>
      </w:r>
    </w:p>
    <w:p w14:paraId="1DC08387" w14:textId="77777777" w:rsidR="008F5F18" w:rsidRDefault="008F5F18" w:rsidP="008F5F18">
      <w:pPr>
        <w:pStyle w:val="Odstavec1-1a"/>
        <w:keepNext/>
        <w:numPr>
          <w:ilvl w:val="0"/>
          <w:numId w:val="6"/>
        </w:numPr>
      </w:pPr>
      <w:r>
        <w:t>Rozvody plynu a jejich zařízení – žlutý marker (383,0 kHz)</w:t>
      </w:r>
    </w:p>
    <w:p w14:paraId="7D828F1B" w14:textId="77777777" w:rsidR="008F5F18" w:rsidRDefault="008F5F18" w:rsidP="008F5F18">
      <w:pPr>
        <w:pStyle w:val="Odrka1-2-"/>
        <w:numPr>
          <w:ilvl w:val="1"/>
          <w:numId w:val="5"/>
        </w:numPr>
      </w:pPr>
      <w:r>
        <w:t xml:space="preserve">trasy potrubí, paty rozvodných sloupů, paty servisních sloupů, křížení, všechny typy ventilů, měřicí </w:t>
      </w:r>
      <w:r w:rsidRPr="008726E7">
        <w:t>skříně</w:t>
      </w:r>
      <w:r>
        <w:t>, ukončovací armatury, hloubkové změny, překladové armatury, stlačená místa, armatury na regulaci tlaku, elektrotavné spojky, všechny typy armatur a spojů.</w:t>
      </w:r>
    </w:p>
    <w:p w14:paraId="14B90070" w14:textId="77777777" w:rsidR="008F5F18" w:rsidRDefault="008F5F18" w:rsidP="008F5F18">
      <w:pPr>
        <w:pStyle w:val="Odstavec1-1a"/>
        <w:numPr>
          <w:ilvl w:val="0"/>
          <w:numId w:val="6"/>
        </w:numPr>
      </w:pPr>
      <w:r>
        <w:t>Sdělovací zařízení a kabely – oranžový marker (101,4 kHz)</w:t>
      </w:r>
    </w:p>
    <w:p w14:paraId="18528575" w14:textId="77777777" w:rsidR="008F5F18" w:rsidRDefault="008F5F18" w:rsidP="008F5F18">
      <w:pPr>
        <w:pStyle w:val="Odrka1-2-"/>
        <w:numPr>
          <w:ilvl w:val="1"/>
          <w:numId w:val="5"/>
        </w:numPr>
      </w:pPr>
      <w:r>
        <w:t xml:space="preserve">trasy kabelů sdělovacích optických a HDPE (v případě požadavku umístění po cca 50 m a na lomové body), uložení kabelových metalických spojek, anomálie na </w:t>
      </w:r>
      <w:r w:rsidRPr="008726E7">
        <w:t>kabelové</w:t>
      </w:r>
      <w:r>
        <w:t xml:space="preserve"> trase – v případě požadavku správce, kabelové rezervy metalických, optických a kombinovaných (hybridních) kabelů, odbočné body z páteřních tras optických kabelů a HDPE uložení spojek optických a kombinovaných (hybridních) kabelů (markery v zapisovatelném provedení).</w:t>
      </w:r>
    </w:p>
    <w:p w14:paraId="30D698E5" w14:textId="77777777" w:rsidR="008F5F18" w:rsidRDefault="008F5F18" w:rsidP="008F5F18">
      <w:pPr>
        <w:pStyle w:val="Odstavec1-1a"/>
        <w:numPr>
          <w:ilvl w:val="0"/>
          <w:numId w:val="6"/>
        </w:numPr>
      </w:pPr>
      <w:r>
        <w:t>Zabezpečovací zařízení – fialový marker (66,35 kHz)</w:t>
      </w:r>
    </w:p>
    <w:p w14:paraId="33B4564B" w14:textId="77777777" w:rsidR="008F5F18" w:rsidRDefault="008F5F18" w:rsidP="008F5F18">
      <w:pPr>
        <w:pStyle w:val="Odrka1-2-"/>
        <w:numPr>
          <w:ilvl w:val="1"/>
          <w:numId w:val="5"/>
        </w:numPr>
      </w:pPr>
      <w:r>
        <w:t>trasy kabelů zabezpečovacích, včetně kabelů optických a HDPE – doporučené umístění markeru po cca 50 m a na lomové body, uložení kabelových metalických spojek (markery v zapisovatelném provedení), anomálie na kabelové trase (</w:t>
      </w:r>
      <w:r w:rsidRPr="008726E7">
        <w:t>např</w:t>
      </w:r>
      <w:r>
        <w:t xml:space="preserve">. změny hloubky, odbočné body) – v případě požadavku správce </w:t>
      </w:r>
      <w:r w:rsidRPr="008726E7">
        <w:t>markery</w:t>
      </w:r>
      <w:r>
        <w:t xml:space="preserve"> v zapisovatelném provedení, kabelové rezervy metalických, optických a kombinovaných (hybridních) kabelů (markery v zapisovatelném provedení), uložení spojek optických a kombinovaných (hybridních) kabelů (markery v zapisovatelném provedení).</w:t>
      </w:r>
    </w:p>
    <w:p w14:paraId="285F5191" w14:textId="77777777" w:rsidR="008F5F18" w:rsidRDefault="008F5F18" w:rsidP="008F5F18">
      <w:pPr>
        <w:pStyle w:val="Odstavec1-1a"/>
        <w:numPr>
          <w:ilvl w:val="0"/>
          <w:numId w:val="6"/>
        </w:numPr>
      </w:pPr>
      <w:r>
        <w:t>Odpadní voda – zelený marker (121,6 kHz)</w:t>
      </w:r>
    </w:p>
    <w:p w14:paraId="6BC8E4BD" w14:textId="77777777" w:rsidR="008F5F18" w:rsidRDefault="008F5F18" w:rsidP="008F5F18">
      <w:pPr>
        <w:pStyle w:val="Odrka1-2-"/>
        <w:numPr>
          <w:ilvl w:val="1"/>
          <w:numId w:val="5"/>
        </w:numPr>
      </w:pPr>
      <w:r>
        <w:t>ventily, všechny typy armatur, čistící výstupy, paty servisních sloupců, vedlejší vedení, značení tras nekovových objektů.</w:t>
      </w:r>
    </w:p>
    <w:p w14:paraId="14FC284A" w14:textId="77777777" w:rsidR="008F5F18" w:rsidRDefault="008F5F18" w:rsidP="008F5F18">
      <w:pPr>
        <w:pStyle w:val="Textbezslovn"/>
      </w:pPr>
      <w:r>
        <w:t>Označníky je nutno k uloženým kabelům, potrubím a podzemním zařízením pevně upevňovat (např. plastovou vázací páskou).</w:t>
      </w:r>
    </w:p>
    <w:p w14:paraId="28A25BA7" w14:textId="77777777" w:rsidR="008F5F18" w:rsidRDefault="008F5F18" w:rsidP="008F5F18">
      <w:pPr>
        <w:pStyle w:val="Textbezslovn"/>
      </w:pPr>
      <w:r>
        <w:t>U sdělovacích a zabezpečovacích kabelů OŘ se bude informace o markerech zadávat do pasportu do volitelné položky 2 pod označením „RFID“.</w:t>
      </w:r>
    </w:p>
    <w:p w14:paraId="77A2D50E" w14:textId="77777777" w:rsidR="008F5F18" w:rsidRDefault="008F5F18" w:rsidP="008F5F18">
      <w:pPr>
        <w:pStyle w:val="Textbezslovn"/>
      </w:pPr>
      <w:r>
        <w:t>U složek, které nemají žádnou elektronickou databázi, se bude tato informace zadávat ve stejném znění do dokumentace.</w:t>
      </w:r>
    </w:p>
    <w:p w14:paraId="3CD46D8D" w14:textId="77777777" w:rsidR="008F5F18" w:rsidRDefault="008F5F18" w:rsidP="008F5F18">
      <w:pPr>
        <w:pStyle w:val="Textbezslovn"/>
      </w:pPr>
      <w:r>
        <w:t>Informace o použití markerů bude zaznamenaná do DSPS.</w:t>
      </w:r>
    </w:p>
    <w:p w14:paraId="3C7B909E" w14:textId="77777777" w:rsidR="008F5F18" w:rsidRDefault="008F5F18" w:rsidP="008F5F18">
      <w:pPr>
        <w:pStyle w:val="Textbezslovn"/>
      </w:pPr>
      <w:r>
        <w:lastRenderedPageBreak/>
        <w:t>Do digitální dokumentace se budou zaznamenávat markery ve tvaru kolečka s velkým písmenem M uprostřed ve všech 6</w:t>
      </w:r>
      <w:r w:rsidR="005F0E69">
        <w:t xml:space="preserve"> </w:t>
      </w:r>
      <w:r>
        <w:t>vrstvách odpovídajících kategoriím podzemních vedení. Značka bude tvarově stejná pro všech 6 vrstev, rozlišení kategorie bude pouze barvou, která bude odpovídat barvě markeru.</w:t>
      </w:r>
    </w:p>
    <w:p w14:paraId="06749678" w14:textId="77777777" w:rsidR="00DF7BAA" w:rsidRDefault="00DF7BAA" w:rsidP="00DF7BAA">
      <w:pPr>
        <w:pStyle w:val="Nadpis2-2"/>
      </w:pPr>
      <w:bookmarkStart w:id="25" w:name="_Toc61530760"/>
      <w:r>
        <w:t xml:space="preserve">Zeměměřická </w:t>
      </w:r>
      <w:r w:rsidRPr="0080577B">
        <w:t>činnost</w:t>
      </w:r>
      <w:r>
        <w:t xml:space="preserve"> zhotovitele</w:t>
      </w:r>
      <w:bookmarkEnd w:id="25"/>
    </w:p>
    <w:p w14:paraId="5523669D" w14:textId="2D3D0A86" w:rsidR="00E9207D" w:rsidRDefault="00084867" w:rsidP="00E9207D">
      <w:pPr>
        <w:pStyle w:val="Text2-1"/>
        <w:numPr>
          <w:ilvl w:val="2"/>
          <w:numId w:val="7"/>
        </w:numPr>
      </w:pPr>
      <w:r>
        <w:t xml:space="preserve">Kontakt pro zjištění informací o bodech ŽBP je </w:t>
      </w:r>
      <w:r w:rsidR="00446218">
        <w:t xml:space="preserve">úředně oprávněný zeměměřičský inženýr Objednatele (dále jen </w:t>
      </w:r>
      <w:r w:rsidR="00576A07">
        <w:t>„</w:t>
      </w:r>
      <w:r w:rsidR="00446218">
        <w:t>ÚOZI Objednatele“</w:t>
      </w:r>
      <w:r w:rsidR="00576A07">
        <w:t>)</w:t>
      </w:r>
      <w:r w:rsidR="00446218">
        <w:t xml:space="preserve"> </w:t>
      </w:r>
      <w:r w:rsidR="00E9207D">
        <w:t xml:space="preserve">Ing. </w:t>
      </w:r>
      <w:r w:rsidR="0023098A">
        <w:t>Martin Navrátilik</w:t>
      </w:r>
      <w:r w:rsidR="00E9207D">
        <w:t xml:space="preserve"> tel. </w:t>
      </w:r>
      <w:r w:rsidR="0023098A">
        <w:t>602 754 417</w:t>
      </w:r>
      <w:r w:rsidR="00E9207D">
        <w:t xml:space="preserve">,    e-mail: </w:t>
      </w:r>
      <w:r w:rsidR="0023098A">
        <w:t>navratilik</w:t>
      </w:r>
      <w:r w:rsidR="00E9207D">
        <w:t>@spravazeleznic.cz</w:t>
      </w:r>
    </w:p>
    <w:p w14:paraId="12E6CCA9" w14:textId="1E697201" w:rsidR="00446218" w:rsidRDefault="00446218" w:rsidP="00AA2EF1">
      <w:pPr>
        <w:pStyle w:val="Text2-1"/>
      </w:pPr>
      <w:r>
        <w:t>Poskytování geodetických podkladů se ří</w:t>
      </w:r>
      <w:r w:rsidR="0094742E">
        <w:t>dí Pokynem generálního ředitele</w:t>
      </w:r>
      <w:r w:rsidR="007C0C8F">
        <w:t xml:space="preserve"> </w:t>
      </w:r>
      <w:r>
        <w:t>SŽ PO-06/2020-GŘ.</w:t>
      </w:r>
    </w:p>
    <w:p w14:paraId="3B462C03" w14:textId="77777777" w:rsidR="00446218" w:rsidRDefault="00446218" w:rsidP="00446218">
      <w:pPr>
        <w:pStyle w:val="Text2-1"/>
      </w:pPr>
      <w:r>
        <w:t xml:space="preserve">V případě staveb, které nejsou realizovány podle projektové dokumentace, bude přiměřeně uplatněno ustanovení aktuálních VTP a dále zjednodušený postup popsaný v následujících bodech. </w:t>
      </w:r>
    </w:p>
    <w:p w14:paraId="0E1346E9" w14:textId="77777777" w:rsidR="00446218" w:rsidRDefault="00446218" w:rsidP="00446218">
      <w:pPr>
        <w:pStyle w:val="Text2-1"/>
      </w:pPr>
      <w:r>
        <w:t>Geodetická dokumentace (geodetická část projektové dokumentace nebo geodetická část DSPS) bude odevzdána digitálně v otevřené i uzavřené verzi a bude ověřena úředně oprávněným zeměměřickým inženýrem Zhotovitele (dále jen „ÚOZI Zhotovitele“). V případě doplnění nebo opravy musí být editovaná dokumentace opětovně ověřena ÚOZI Zhotovitele.</w:t>
      </w:r>
    </w:p>
    <w:p w14:paraId="149407A1" w14:textId="77777777" w:rsidR="00446218" w:rsidRDefault="00446218" w:rsidP="00446218">
      <w:pPr>
        <w:pStyle w:val="Text2-1"/>
      </w:pPr>
      <w:r>
        <w:t xml:space="preserve">Zhotovitel si zajistí prostřednictvím ÚOZI Zhotovitele geodetické a mapové podklady u ÚOZI Objednatele: dokumentaci o bodech ŽBP, železniční mapové podklady (dále jen „ŽMP“) a projekt stávajícího stavu PPK. ÚOZI Objednatele zajistí koordinaci s jednotlivými správci SŽG - ŽBP, ŽMP, PPK, popř. se správcem železničního katastru nemovitostí (dále jen „ŽKN“). </w:t>
      </w:r>
    </w:p>
    <w:p w14:paraId="0DF55AB2" w14:textId="77777777" w:rsidR="00446218" w:rsidRDefault="00446218" w:rsidP="00446218">
      <w:pPr>
        <w:pStyle w:val="Text2-1"/>
      </w:pPr>
      <w:r>
        <w:t xml:space="preserve">Dostupné podklady uvedené v bodě 2.1 splňující TKP, předá ÚOZI Objednatele ÚOZI Zhotovitele a následně bude koordinovat zeměměřické činnosti Zhotovitele v souladu s platnými, obecně závaznými právními předpisy a interními dokumenty a předpisy Správy železnic. </w:t>
      </w:r>
    </w:p>
    <w:p w14:paraId="18A522C7" w14:textId="77777777" w:rsidR="00446218" w:rsidRDefault="00446218" w:rsidP="00446218">
      <w:pPr>
        <w:pStyle w:val="Text2-1"/>
      </w:pPr>
      <w:r>
        <w:t xml:space="preserve">Případné doplňující měření geodetických a mapových podkladů nebo ověření osy koleje pro vypracování projektové dokumentace nebo projektu PPK zajistí Zhotovitel na vlastní náklady podle Metodických pokynů uvedených v bodě </w:t>
      </w:r>
      <w:r w:rsidR="00C90DBF">
        <w:t>6.2.1 a 6.4.3 VTP</w:t>
      </w:r>
      <w:r>
        <w:t xml:space="preserve"> a předá ÚOZI Objednatele ke kontrole.</w:t>
      </w:r>
    </w:p>
    <w:p w14:paraId="1233E40B" w14:textId="77777777" w:rsidR="00446218" w:rsidRDefault="00446218" w:rsidP="00446218">
      <w:pPr>
        <w:pStyle w:val="Text2-1"/>
      </w:pPr>
      <w:r>
        <w:t xml:space="preserve">Zhotovitel je povinen po dobu realizace stavby chránit body ŽBP. Dojde-li u bodů ŽBP k jejich zničení, poškození, neoprávněnému přemístění nebo učinění nepoužitelnými, a to ze strany činnosti Zhotovitele, musí být tato skutečnost neprodleně projednána s ÚOZI Objednatele, který tuto činnost koordinuje se správcem ŽBP. Přeložení, obnovení nebo přemístění bodů ŽBP včetně zaměření a určení bude uskutečněno Zhotovitelem ve spolupráci se správcem ŽBP a to na náklady zhotovitele. Dokumentaci nového ŽBP předá Zhotovitel UOZI Objednatele nejpozději při ukončení stavby. Dokumentace nového ŽBP bude součástí DSPS v případě, že samotné DSPS je součástí smluvního vztahu. </w:t>
      </w:r>
    </w:p>
    <w:p w14:paraId="6BC032DD" w14:textId="77777777" w:rsidR="00446218" w:rsidRDefault="00446218" w:rsidP="00446218">
      <w:pPr>
        <w:pStyle w:val="Text2-1"/>
      </w:pPr>
      <w:r>
        <w:t xml:space="preserve">Pokud bude pro stavbu vyhotovován projekt PPK, Zhotovitel zajistí návaznost tohoto projektu na stávající projekty PPK a předá ho místně příslušnému správci PPK ke kontrole a schválení před zahájením prací na zřízení BK, a to v digitálním provedení v otevřené formě včetně seznamu souřadnic v textovém formátu. </w:t>
      </w:r>
    </w:p>
    <w:p w14:paraId="476C4351" w14:textId="77777777" w:rsidR="00446218" w:rsidRDefault="00446218" w:rsidP="00446218">
      <w:pPr>
        <w:pStyle w:val="Text2-1"/>
      </w:pPr>
      <w:r>
        <w:t>V případě úpravy GPK  metodou propracování (popř. metodou zmenšování chyb) bude její zaměření součástí dokumentace zaměření skutečného stavu.</w:t>
      </w:r>
    </w:p>
    <w:p w14:paraId="1F5F5E28" w14:textId="77777777" w:rsidR="00446218" w:rsidRDefault="00446218" w:rsidP="00446218">
      <w:pPr>
        <w:pStyle w:val="Text2-1"/>
      </w:pPr>
      <w:r>
        <w:t xml:space="preserve">V případě úpravy GPK a zřízení BK, Zhotovitel před zahájením prací na zřízení BK zašle místně příslušnému správci PPK dle předpisu SŽDC S3/2 Bezstyková kolej, v platném znění, bodu </w:t>
      </w:r>
      <w:r w:rsidR="00377F85">
        <w:t xml:space="preserve">č. </w:t>
      </w:r>
      <w:r>
        <w:t>107, dokumentaci k ověření PPK (viz také Metodický pokyn SŽDC M20/MP004 Metodický pokyn pro měření prostorové polohy koleje</w:t>
      </w:r>
      <w:r w:rsidR="00377F85">
        <w:t>)</w:t>
      </w:r>
      <w:r>
        <w:t>.</w:t>
      </w:r>
    </w:p>
    <w:p w14:paraId="28ABF54E" w14:textId="77777777" w:rsidR="00446218" w:rsidRDefault="00067EA3" w:rsidP="00446218">
      <w:pPr>
        <w:pStyle w:val="Text2-1"/>
      </w:pPr>
      <w:r>
        <w:t xml:space="preserve">Čl. 6.4.1 VTP se mění takto: </w:t>
      </w:r>
      <w:r w:rsidR="00446218">
        <w:t xml:space="preserve">Zhotovitel zajistí polohové a výškové zaměření skutečného provedení dokončených PS nebo SO nebo jejich částí geodetickými metodami na body </w:t>
      </w:r>
      <w:r w:rsidR="00446218">
        <w:lastRenderedPageBreak/>
        <w:t>ŽBP (vytyčovací síť) a schválené body definitivního zajištění v souřadnicovém systému S-JTSK a ve výškovém systému Bpv.</w:t>
      </w:r>
    </w:p>
    <w:p w14:paraId="67EE83D4" w14:textId="77777777" w:rsidR="00446218" w:rsidRDefault="00067EA3" w:rsidP="00446218">
      <w:pPr>
        <w:pStyle w:val="Text2-1"/>
      </w:pPr>
      <w:r>
        <w:t xml:space="preserve">Čl. 6.4.5 VTP se mění takto: </w:t>
      </w:r>
      <w:r w:rsidR="00446218">
        <w:t xml:space="preserve">Zpracování geodetické části dokumentace skutečného provedení PS a SO nebo jejich částí a souborného zpracování geodetické části DSPS v rámci provádění díla bude Zhotovitelem provedeno přiměřeně podle Směrnice č. 117 Předávání digitální dokumentace z investiční výstavby SŽDC. </w:t>
      </w:r>
    </w:p>
    <w:p w14:paraId="44445BB2" w14:textId="77777777" w:rsidR="00446218" w:rsidRDefault="00446218" w:rsidP="00446218">
      <w:pPr>
        <w:pStyle w:val="Text2-1"/>
      </w:pPr>
      <w:r>
        <w:t>Nedílnou součástí odevzdání je také projektová dokumentace PPK, případně její aktualizovaná verze, pokud došlo vlivem stavebních prací k její úpravě (např. i změna nivelety).</w:t>
      </w:r>
    </w:p>
    <w:p w14:paraId="0D7E82ED" w14:textId="77777777" w:rsidR="00446218" w:rsidRDefault="00446218" w:rsidP="00446218">
      <w:pPr>
        <w:pStyle w:val="Text2-1"/>
      </w:pPr>
      <w:r>
        <w:t xml:space="preserve">Při měření GNSS technologií se ověření přesnosti mapování provádí průběžně na všech bodech ŽBP v dané lokalitě s vhodnými podmínkami pro observaci, nejméně však na 2 bodech ŽBP a minimálně na začátku a na konci každého měření. Tyto body plní funkci identických bodů, zaměřují se metodou RTK min. 1 x při délce záznamu min. 20 vteřin (epoch) a výsledky budou přehledně zpracovány a předány v souboru overeni_ZBP.xlsx. Metodami RTK není možno měřit prvky, které mají předepsanou </w:t>
      </w:r>
      <w:r w:rsidR="00C90DBF">
        <w:t xml:space="preserve">     </w:t>
      </w:r>
      <w:r>
        <w:t>2. třídu přesnosti.</w:t>
      </w:r>
    </w:p>
    <w:p w14:paraId="4971679C" w14:textId="77777777" w:rsidR="00446218" w:rsidRDefault="00446218" w:rsidP="00446218">
      <w:pPr>
        <w:pStyle w:val="Text2-1"/>
      </w:pPr>
      <w:r>
        <w:t>Po úpravě GPK Zhotovitel zajistí zaměření všech kolejových objektů (např. balíza, kolejnicový mazník, snímač počítače náprav, kolejová brzda, výkolejka a další), u kterých došlo ke změně polohy a výšky při úpravě GPK a následně zapracuje do DSPS.</w:t>
      </w:r>
    </w:p>
    <w:p w14:paraId="1EA09747" w14:textId="77777777" w:rsidR="00446218" w:rsidRDefault="00446218" w:rsidP="00446218">
      <w:pPr>
        <w:pStyle w:val="Text2-1"/>
      </w:pPr>
      <w:r>
        <w:t xml:space="preserve">V případě, že je realizován  PS, SO (nebo jeho část) v nové trase nebo nové poloze oproti stávajícímu stavu a bude se nacházet na pozemcích, které nejsou ve vlastnictví Správy železnic a jsou ve vzdálenosti od hranice pozemku ve vlastnictví Správy železnic prokazatelně větší než je mezní odchylka přesnosti lomových bodů katastrální mapy, je nutné vyhotovit geometrický plán. Jedná se především o kabelové trasy a další technologické objekty. Zhotovitel musí vzít v úvahu i aktuální stav ÚMVŽST, kterou na vyžádání Zhotovitele dodá UOZI Objednatele. </w:t>
      </w:r>
    </w:p>
    <w:p w14:paraId="11D83CD6" w14:textId="77777777" w:rsidR="00446218" w:rsidRDefault="00446218" w:rsidP="00446218">
      <w:pPr>
        <w:pStyle w:val="Text2-1"/>
      </w:pPr>
      <w:r>
        <w:t>Pro stanovení rozsahu šířky věcného břemene pro PS, SO, které jsou anebo budou ve správě či vlastnictví Správy železnic</w:t>
      </w:r>
      <w:r w:rsidR="00935987">
        <w:t>,</w:t>
      </w:r>
      <w:r>
        <w:t xml:space="preserve"> platí tabulka Rozsah věcných břemen ke stažení na webovém odkazu https://www.spravazeleznic.cz/stavby-zakazky/podklady-pro-zhotovitele/zaborovy-elaborat.</w:t>
      </w:r>
    </w:p>
    <w:p w14:paraId="2FA2A081" w14:textId="77777777" w:rsidR="00446218" w:rsidRDefault="00446218" w:rsidP="00446218">
      <w:pPr>
        <w:pStyle w:val="Text2-1"/>
      </w:pPr>
      <w:r>
        <w:t xml:space="preserve">Zhotovitel předá dokumentaci ÚOZI Objednatele ke kontrole v termínu odevzdání DSPS uvedeném ve smlouvě o dílo, nejpozději však do 30 dnů od ukončení prací dle platného harmonogramu stavby. ÚOZI Objednatele provede věcnou a formální kontrolu DSPS. Při shledání nedostatků ÚOZI Objednatele zašle vyjádření s uvedenými nedostatky Zhotoviteli, který následně provede opravu DSPS do 10 pracovních dnů. </w:t>
      </w:r>
    </w:p>
    <w:p w14:paraId="13299794" w14:textId="77777777" w:rsidR="00DF7BAA" w:rsidRDefault="00DF7BAA" w:rsidP="00DF7BAA">
      <w:pPr>
        <w:pStyle w:val="Nadpis2-2"/>
      </w:pPr>
      <w:bookmarkStart w:id="26" w:name="_Toc6410439"/>
      <w:bookmarkStart w:id="27" w:name="_Toc61530761"/>
      <w:r>
        <w:t>Dokumentace zhotovitele pro stavbu</w:t>
      </w:r>
      <w:bookmarkEnd w:id="26"/>
      <w:bookmarkEnd w:id="27"/>
    </w:p>
    <w:p w14:paraId="39B0768F" w14:textId="5A89EFCD" w:rsidR="0094742E" w:rsidRDefault="0094742E" w:rsidP="0094742E">
      <w:pPr>
        <w:pStyle w:val="Text2-1"/>
        <w:numPr>
          <w:ilvl w:val="2"/>
          <w:numId w:val="7"/>
        </w:numPr>
      </w:pPr>
      <w:r>
        <w:t>Zhotovitel minimálně 14 dnů před zahájením prací předloží Objednateli vypracovanou projektovou dokumentaci náhradního ukolejnění a kolejových obvodů.</w:t>
      </w:r>
    </w:p>
    <w:p w14:paraId="0FE87E3C" w14:textId="35B7DA2B" w:rsidR="0094742E" w:rsidRPr="0004537E" w:rsidRDefault="0094742E" w:rsidP="0094742E">
      <w:pPr>
        <w:pStyle w:val="Text2-1"/>
        <w:numPr>
          <w:ilvl w:val="2"/>
          <w:numId w:val="7"/>
        </w:numPr>
      </w:pPr>
      <w:r w:rsidRPr="006B1B8E">
        <w:t>Před uvedením</w:t>
      </w:r>
      <w:r>
        <w:t xml:space="preserve"> díla do</w:t>
      </w:r>
      <w:r w:rsidRPr="0004537E">
        <w:t xml:space="preserve"> provozu dodá Zhotovitel Objednateli výstupy o GPK z měřícího vozíku KRAB a záznamy z ASP, dokumentaci ke zřízení bezstykové koleje, měření překážek, doklady od zabudovaných materiálů.</w:t>
      </w:r>
    </w:p>
    <w:p w14:paraId="0830C5FB" w14:textId="07A995E7" w:rsidR="00DF7BAA" w:rsidRDefault="00DF7BAA" w:rsidP="00032BA0">
      <w:pPr>
        <w:pStyle w:val="Text2-1"/>
      </w:pPr>
      <w:r>
        <w:t>Za dodání schválené související výkresové dokumentace pro ostatní stavební postupy zodpovídá Zhotovitel stavby v souladu se Směrnicí GŘ č. 11/2006, Příloha č. 4.</w:t>
      </w:r>
    </w:p>
    <w:p w14:paraId="5D625513" w14:textId="097947E4" w:rsidR="008F5F18" w:rsidRDefault="00DF7BAA" w:rsidP="0094742E">
      <w:pPr>
        <w:pStyle w:val="Text2-1"/>
      </w:pPr>
      <w:r>
        <w:t>Zpracování technologických postupů (TP) provádění prací včetně kontrolního a zkušebního plánu v jednotlivých etapách stavby (především v plánované výluce) jednotlivých SO a PS v přiměřeném rozs</w:t>
      </w:r>
      <w:r w:rsidR="0094742E">
        <w:t>ahu nutném pro realizaci stavby</w:t>
      </w:r>
    </w:p>
    <w:p w14:paraId="50ED4617" w14:textId="77777777" w:rsidR="00DF7BAA" w:rsidRDefault="00DF7BAA" w:rsidP="00DF7BAA">
      <w:pPr>
        <w:pStyle w:val="Nadpis2-2"/>
      </w:pPr>
      <w:bookmarkStart w:id="28" w:name="_Toc6410441"/>
      <w:bookmarkStart w:id="29" w:name="_Toc61530762"/>
      <w:r>
        <w:t>Zabezpečovací zařízení</w:t>
      </w:r>
      <w:bookmarkEnd w:id="28"/>
      <w:bookmarkEnd w:id="29"/>
    </w:p>
    <w:p w14:paraId="37093128" w14:textId="6227E8E0" w:rsidR="0094742E" w:rsidRDefault="00DB0B7C" w:rsidP="0094742E">
      <w:pPr>
        <w:pStyle w:val="Text2-1"/>
      </w:pPr>
      <w:bookmarkStart w:id="30" w:name="_Toc6410442"/>
      <w:r>
        <w:t>Kolejiště je vybaveno</w:t>
      </w:r>
      <w:r w:rsidR="0094742E">
        <w:t xml:space="preserve"> kolejovými obvody. Zhotovitel provede odbornou demontáž a zpětnou montáž prvků těchto systémů, které tvoří překážku pro práci.</w:t>
      </w:r>
    </w:p>
    <w:p w14:paraId="03A465B7" w14:textId="77777777" w:rsidR="00DF7BAA" w:rsidRDefault="00DF7BAA" w:rsidP="00DF7BAA">
      <w:pPr>
        <w:pStyle w:val="Nadpis2-2"/>
      </w:pPr>
      <w:bookmarkStart w:id="31" w:name="_Toc6410443"/>
      <w:bookmarkStart w:id="32" w:name="_Toc61530763"/>
      <w:bookmarkEnd w:id="30"/>
      <w:r>
        <w:lastRenderedPageBreak/>
        <w:t>Silnoproudá technologie včetně DŘT, trakční a energetická zařízení</w:t>
      </w:r>
      <w:bookmarkEnd w:id="31"/>
      <w:bookmarkEnd w:id="32"/>
    </w:p>
    <w:p w14:paraId="54DECDBC" w14:textId="3EB86805" w:rsidR="00DF7BAA" w:rsidRDefault="00DB0B7C" w:rsidP="00DF7BAA">
      <w:pPr>
        <w:pStyle w:val="Text2-1"/>
      </w:pPr>
      <w:r>
        <w:t>Pro jednotlivé etapy bude provedeno náhradní ukolejnění odpojených prvků dle schématu KSU a TP.</w:t>
      </w:r>
    </w:p>
    <w:p w14:paraId="39E43FAB" w14:textId="77777777" w:rsidR="00DF7BAA" w:rsidRDefault="00DF7BAA" w:rsidP="00DF7BAA">
      <w:pPr>
        <w:pStyle w:val="Nadpis2-2"/>
      </w:pPr>
      <w:bookmarkStart w:id="33" w:name="_Toc6410445"/>
      <w:bookmarkStart w:id="34" w:name="_Toc61530764"/>
      <w:r>
        <w:t>Železniční svršek</w:t>
      </w:r>
      <w:bookmarkEnd w:id="33"/>
      <w:bookmarkEnd w:id="34"/>
      <w:r>
        <w:t xml:space="preserve"> </w:t>
      </w:r>
    </w:p>
    <w:p w14:paraId="0208659B" w14:textId="640B4772" w:rsidR="008629CC" w:rsidRPr="008629CC" w:rsidRDefault="008629CC" w:rsidP="008629CC">
      <w:pPr>
        <w:pStyle w:val="Text2-1"/>
        <w:rPr>
          <w:b/>
        </w:rPr>
      </w:pPr>
      <w:r>
        <w:t>Železniční</w:t>
      </w:r>
      <w:r w:rsidR="0023098A">
        <w:t xml:space="preserve"> svršek v dotčeném kolejišti mj. kolejnice tvaru S49, pražce dřevěné, SB5, SB8 rozdělení ,,c,, (2. kolej ,,d,,). V hlavní koleji je částečně zřízena BK. Niveleta hlavní koleje stoupá hodnotou cca 3</w:t>
      </w:r>
      <w:r w:rsidR="0023098A" w:rsidRPr="0023098A">
        <w:t>‰</w:t>
      </w:r>
      <w:r w:rsidR="0023098A">
        <w:t xml:space="preserve">, </w:t>
      </w:r>
      <w:r>
        <w:t>poloměr</w:t>
      </w:r>
      <w:r w:rsidR="0023098A">
        <w:t xml:space="preserve"> oblouku v koleji č. 1 za výhybkami je 500m. </w:t>
      </w:r>
      <w:r>
        <w:t>Kolej</w:t>
      </w:r>
      <w:r w:rsidR="0023098A">
        <w:t xml:space="preserve"> číslo 1 s kolejnicemi S49 na betonových pražcích typu SB8, SB6 v rámci </w:t>
      </w:r>
      <w:r>
        <w:t>ochranných</w:t>
      </w:r>
      <w:r w:rsidR="0023098A">
        <w:t xml:space="preserve"> polí </w:t>
      </w:r>
      <w:r>
        <w:t>dřevěných</w:t>
      </w:r>
      <w:r w:rsidR="0023098A">
        <w:t xml:space="preserve"> pražců, kolej číslo 2 s kolejnicemi S49 betonový</w:t>
      </w:r>
      <w:r>
        <w:t>ch pražcích typu SB8, SB6 v rámci ochranných polí dřevěných pražců.</w:t>
      </w:r>
    </w:p>
    <w:p w14:paraId="775E2760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Stávající výhybky v prostoru stavby:</w:t>
      </w:r>
    </w:p>
    <w:p w14:paraId="721987B5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Výhybky SŽ:</w:t>
      </w:r>
    </w:p>
    <w:p w14:paraId="58781214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č.1 JS49 1:9-190 Ppd</w:t>
      </w:r>
    </w:p>
    <w:p w14:paraId="115A75B1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č.2 JS49 1:9-190 Lld</w:t>
      </w:r>
    </w:p>
    <w:p w14:paraId="5661B468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č.3 Obl-oS49 1:7,5-190 (400/363) Lld</w:t>
      </w:r>
    </w:p>
    <w:p w14:paraId="7D52E0F4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č.4 JS49 1:7,5-190 Ppd</w:t>
      </w:r>
    </w:p>
    <w:p w14:paraId="6F8CF569" w14:textId="77777777" w:rsidR="008629CC" w:rsidRPr="008629CC" w:rsidRDefault="008629CC" w:rsidP="008629CC">
      <w:pPr>
        <w:pStyle w:val="Text2-1"/>
        <w:numPr>
          <w:ilvl w:val="0"/>
          <w:numId w:val="0"/>
        </w:numPr>
        <w:ind w:firstLine="709"/>
        <w:rPr>
          <w:bCs/>
        </w:rPr>
      </w:pPr>
      <w:r w:rsidRPr="008629CC">
        <w:rPr>
          <w:bCs/>
        </w:rPr>
        <w:t>Vlečková výhybka:</w:t>
      </w:r>
    </w:p>
    <w:p w14:paraId="0F8BBD06" w14:textId="0DAFB841" w:rsidR="008629CC" w:rsidRPr="008629CC" w:rsidRDefault="008629CC" w:rsidP="008629CC">
      <w:pPr>
        <w:pStyle w:val="Text2-1"/>
        <w:numPr>
          <w:ilvl w:val="0"/>
          <w:numId w:val="0"/>
        </w:numPr>
        <w:ind w:left="737"/>
        <w:rPr>
          <w:bCs/>
        </w:rPr>
      </w:pPr>
      <w:r w:rsidRPr="008629CC">
        <w:rPr>
          <w:bCs/>
        </w:rPr>
        <w:t>Č. D2a,b CS49-1:9-190-d</w:t>
      </w:r>
    </w:p>
    <w:p w14:paraId="7E5D3833" w14:textId="44A6DFF4" w:rsidR="00DF7BAA" w:rsidRDefault="00DF7BAA" w:rsidP="00DF7BAA">
      <w:pPr>
        <w:pStyle w:val="Nadpis2-2"/>
      </w:pPr>
      <w:bookmarkStart w:id="35" w:name="_Toc6410448"/>
      <w:bookmarkStart w:id="36" w:name="_Toc61530765"/>
      <w:r>
        <w:t>Železniční přejezdy</w:t>
      </w:r>
      <w:bookmarkEnd w:id="35"/>
      <w:bookmarkEnd w:id="36"/>
    </w:p>
    <w:p w14:paraId="5941FFF3" w14:textId="6F5EDD2B" w:rsidR="00DF7BAA" w:rsidRDefault="008629CC" w:rsidP="00DF7BAA">
      <w:pPr>
        <w:pStyle w:val="Text2-1"/>
      </w:pPr>
      <w:r>
        <w:t>Stavebně oprava netýká žádného přejezdu.</w:t>
      </w:r>
    </w:p>
    <w:p w14:paraId="349705CF" w14:textId="77777777" w:rsidR="00DF7BAA" w:rsidRDefault="00DF7BAA" w:rsidP="00DF7BAA">
      <w:pPr>
        <w:pStyle w:val="Nadpis2-2"/>
      </w:pPr>
      <w:bookmarkStart w:id="37" w:name="_Toc6410457"/>
      <w:bookmarkStart w:id="38" w:name="_Toc61530766"/>
      <w:r>
        <w:t>Vyzískaný materiál</w:t>
      </w:r>
      <w:bookmarkEnd w:id="37"/>
      <w:bookmarkEnd w:id="38"/>
    </w:p>
    <w:p w14:paraId="43DB8474" w14:textId="6633719D" w:rsidR="00DB0B7C" w:rsidRDefault="00B93566" w:rsidP="00DB0B7C">
      <w:pPr>
        <w:pStyle w:val="Text2-1"/>
        <w:numPr>
          <w:ilvl w:val="2"/>
          <w:numId w:val="7"/>
        </w:numPr>
      </w:pPr>
      <w:r w:rsidRPr="00BC51B8">
        <w:rPr>
          <w:b/>
        </w:rPr>
        <w:t xml:space="preserve"> </w:t>
      </w:r>
      <w:r w:rsidR="00DB0B7C">
        <w:t xml:space="preserve">Výzisk ocelového materiálu železničního svršku bude zhotovitelem předán Objednateli v ŽST </w:t>
      </w:r>
      <w:r w:rsidR="008629CC">
        <w:t>Ždírec nad Doubravou.</w:t>
      </w:r>
    </w:p>
    <w:p w14:paraId="20C6AD8F" w14:textId="2FA04B24" w:rsidR="00DF7BAA" w:rsidRDefault="00DB0B7C" w:rsidP="00DB0B7C">
      <w:pPr>
        <w:pStyle w:val="Text2-1"/>
        <w:numPr>
          <w:ilvl w:val="2"/>
          <w:numId w:val="7"/>
        </w:numPr>
      </w:pPr>
      <w:r>
        <w:t>Ostatní materiál (pryžové podložky</w:t>
      </w:r>
      <w:r w:rsidR="008629CC">
        <w:t xml:space="preserve"> apod.</w:t>
      </w:r>
      <w:r>
        <w:t xml:space="preserve">) budou zhotovitelem přepraveny k likvidaci. Výzisk kolejového lože bude uložen na pozemcích v majetku Objednatele </w:t>
      </w:r>
      <w:r w:rsidR="008629CC">
        <w:t>který určí místně příslušný správce, zbytek bude odvezen na likvidaci</w:t>
      </w:r>
      <w:r>
        <w:t>.</w:t>
      </w:r>
      <w:r w:rsidR="008629CC">
        <w:t xml:space="preserve"> Dřevěné pražce budou předány na likvidaci objenavateli.</w:t>
      </w:r>
    </w:p>
    <w:p w14:paraId="4D04BA59" w14:textId="77777777" w:rsidR="00DF7BAA" w:rsidRDefault="00DF7BAA" w:rsidP="00DF7BAA">
      <w:pPr>
        <w:pStyle w:val="Nadpis2-1"/>
      </w:pPr>
      <w:bookmarkStart w:id="39" w:name="_Toc6410460"/>
      <w:bookmarkStart w:id="40" w:name="_Toc61530767"/>
      <w:r w:rsidRPr="00EC2E51">
        <w:t>ORGANIZACE</w:t>
      </w:r>
      <w:r>
        <w:t xml:space="preserve"> VÝSTAVBY, VÝLUKY</w:t>
      </w:r>
      <w:bookmarkEnd w:id="39"/>
      <w:bookmarkEnd w:id="40"/>
    </w:p>
    <w:p w14:paraId="0C2BA9C7" w14:textId="77777777" w:rsidR="00DF7BAA" w:rsidRPr="00DB0B7C" w:rsidRDefault="00DF7BAA" w:rsidP="00DF7BAA">
      <w:pPr>
        <w:pStyle w:val="Text2-1"/>
      </w:pPr>
      <w:r w:rsidRPr="00DB0B7C">
        <w:t xml:space="preserve">Závazným pro </w:t>
      </w:r>
      <w:r w:rsidR="00DB58AA" w:rsidRPr="00DB0B7C">
        <w:t>Z</w:t>
      </w:r>
      <w:r w:rsidRPr="00DB0B7C">
        <w:t>hotovitele jsou termíny a rozsah výluk, které jsou uvedeny v následující tabulce:</w:t>
      </w:r>
    </w:p>
    <w:tbl>
      <w:tblPr>
        <w:tblW w:w="8131" w:type="dxa"/>
        <w:tblInd w:w="709" w:type="dxa"/>
        <w:tblBorders>
          <w:insideH w:val="single" w:sz="2" w:space="0" w:color="auto"/>
          <w:insideV w:val="single" w:sz="2" w:space="0" w:color="auto"/>
        </w:tblBorders>
        <w:tblCellMar>
          <w:top w:w="34" w:type="dxa"/>
          <w:left w:w="79" w:type="dxa"/>
          <w:bottom w:w="57" w:type="dxa"/>
          <w:right w:w="79" w:type="dxa"/>
        </w:tblCellMar>
        <w:tblLook w:val="04A0" w:firstRow="1" w:lastRow="0" w:firstColumn="1" w:lastColumn="0" w:noHBand="0" w:noVBand="1"/>
      </w:tblPr>
      <w:tblGrid>
        <w:gridCol w:w="1327"/>
        <w:gridCol w:w="3118"/>
        <w:gridCol w:w="1701"/>
        <w:gridCol w:w="1985"/>
      </w:tblGrid>
      <w:tr w:rsidR="00DB0B7C" w:rsidRPr="00BC51B8" w14:paraId="1792C08D" w14:textId="77777777" w:rsidTr="006A10C4">
        <w:tc>
          <w:tcPr>
            <w:tcW w:w="1327" w:type="dxa"/>
          </w:tcPr>
          <w:p w14:paraId="021CE1C8" w14:textId="75AF8457" w:rsidR="00DB0B7C" w:rsidRPr="00BC51B8" w:rsidRDefault="00DB0B7C" w:rsidP="00DB0B7C">
            <w:pPr>
              <w:pStyle w:val="Tabulka"/>
              <w:rPr>
                <w:b/>
                <w:sz w:val="14"/>
                <w:highlight w:val="green"/>
              </w:rPr>
            </w:pPr>
            <w:r w:rsidRPr="00B60DEA">
              <w:rPr>
                <w:b/>
                <w:sz w:val="14"/>
              </w:rPr>
              <w:t>Postup</w:t>
            </w:r>
          </w:p>
        </w:tc>
        <w:tc>
          <w:tcPr>
            <w:tcW w:w="3118" w:type="dxa"/>
          </w:tcPr>
          <w:p w14:paraId="290E68C2" w14:textId="4656D5AC" w:rsidR="00DB0B7C" w:rsidRPr="00BC51B8" w:rsidRDefault="00DB0B7C" w:rsidP="00DB0B7C">
            <w:pPr>
              <w:pStyle w:val="Tabulka"/>
              <w:rPr>
                <w:b/>
                <w:sz w:val="14"/>
                <w:highlight w:val="green"/>
              </w:rPr>
            </w:pPr>
            <w:r w:rsidRPr="00B60DEA">
              <w:rPr>
                <w:b/>
                <w:sz w:val="14"/>
              </w:rPr>
              <w:t>Činnosti</w:t>
            </w:r>
          </w:p>
        </w:tc>
        <w:tc>
          <w:tcPr>
            <w:tcW w:w="1701" w:type="dxa"/>
          </w:tcPr>
          <w:p w14:paraId="28D5AFAD" w14:textId="758EB077" w:rsidR="00DB0B7C" w:rsidRPr="00BC51B8" w:rsidRDefault="00DB0B7C" w:rsidP="00DB0B7C">
            <w:pPr>
              <w:pStyle w:val="Tabulka"/>
              <w:jc w:val="center"/>
              <w:rPr>
                <w:b/>
                <w:sz w:val="14"/>
                <w:highlight w:val="green"/>
              </w:rPr>
            </w:pPr>
            <w:r w:rsidRPr="00B60DEA">
              <w:rPr>
                <w:b/>
                <w:sz w:val="14"/>
              </w:rPr>
              <w:t>Typ výluky</w:t>
            </w:r>
          </w:p>
        </w:tc>
        <w:tc>
          <w:tcPr>
            <w:tcW w:w="1985" w:type="dxa"/>
          </w:tcPr>
          <w:p w14:paraId="28C1381F" w14:textId="7E45E0BA" w:rsidR="00DB0B7C" w:rsidRPr="00BC51B8" w:rsidRDefault="00DB0B7C" w:rsidP="00DB0B7C">
            <w:pPr>
              <w:pStyle w:val="Tabulka"/>
              <w:rPr>
                <w:b/>
                <w:sz w:val="14"/>
                <w:highlight w:val="green"/>
              </w:rPr>
            </w:pPr>
            <w:r w:rsidRPr="00B60DEA">
              <w:rPr>
                <w:b/>
                <w:sz w:val="14"/>
              </w:rPr>
              <w:t>Doba trvání</w:t>
            </w:r>
          </w:p>
        </w:tc>
      </w:tr>
      <w:tr w:rsidR="00DB0B7C" w:rsidRPr="00BC51B8" w14:paraId="33B3853D" w14:textId="77777777" w:rsidTr="006A10C4">
        <w:tc>
          <w:tcPr>
            <w:tcW w:w="1327" w:type="dxa"/>
          </w:tcPr>
          <w:p w14:paraId="73F1990B" w14:textId="77777777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</w:p>
        </w:tc>
        <w:tc>
          <w:tcPr>
            <w:tcW w:w="3118" w:type="dxa"/>
          </w:tcPr>
          <w:p w14:paraId="16892133" w14:textId="622A0567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  <w:r w:rsidRPr="00B60DEA">
              <w:rPr>
                <w:sz w:val="14"/>
              </w:rPr>
              <w:t>Zahájení stavby</w:t>
            </w:r>
          </w:p>
        </w:tc>
        <w:tc>
          <w:tcPr>
            <w:tcW w:w="1701" w:type="dxa"/>
          </w:tcPr>
          <w:p w14:paraId="25CB7214" w14:textId="77777777" w:rsidR="00DB0B7C" w:rsidRPr="00BC51B8" w:rsidRDefault="00DB0B7C" w:rsidP="00DB0B7C">
            <w:pPr>
              <w:pStyle w:val="Tabulka"/>
              <w:jc w:val="center"/>
              <w:rPr>
                <w:sz w:val="14"/>
                <w:highlight w:val="green"/>
              </w:rPr>
            </w:pPr>
          </w:p>
        </w:tc>
        <w:tc>
          <w:tcPr>
            <w:tcW w:w="1985" w:type="dxa"/>
          </w:tcPr>
          <w:p w14:paraId="08E426DC" w14:textId="16658898" w:rsidR="00DB0B7C" w:rsidRPr="00BC51B8" w:rsidRDefault="008629CC" w:rsidP="00DB0B7C">
            <w:pPr>
              <w:pStyle w:val="Tabulka"/>
              <w:rPr>
                <w:sz w:val="14"/>
                <w:highlight w:val="green"/>
              </w:rPr>
            </w:pPr>
            <w:r>
              <w:rPr>
                <w:sz w:val="14"/>
              </w:rPr>
              <w:t>červen</w:t>
            </w:r>
            <w:r w:rsidR="00DB0B7C" w:rsidRPr="00B60DEA">
              <w:rPr>
                <w:sz w:val="14"/>
              </w:rPr>
              <w:t xml:space="preserve"> 202</w:t>
            </w:r>
            <w:r>
              <w:rPr>
                <w:sz w:val="14"/>
              </w:rPr>
              <w:t>6</w:t>
            </w:r>
          </w:p>
        </w:tc>
      </w:tr>
      <w:tr w:rsidR="00DB0B7C" w:rsidRPr="00BC51B8" w14:paraId="201B8BBB" w14:textId="77777777" w:rsidTr="006A10C4">
        <w:tc>
          <w:tcPr>
            <w:tcW w:w="1327" w:type="dxa"/>
          </w:tcPr>
          <w:p w14:paraId="090B3B4C" w14:textId="3FE4A0FC" w:rsidR="00DB0B7C" w:rsidRPr="00BC51B8" w:rsidRDefault="008629CC" w:rsidP="00DB0B7C">
            <w:pPr>
              <w:pStyle w:val="Tabulka"/>
              <w:rPr>
                <w:sz w:val="14"/>
                <w:highlight w:val="green"/>
              </w:rPr>
            </w:pPr>
            <w:r>
              <w:rPr>
                <w:sz w:val="14"/>
              </w:rPr>
              <w:t>Oprava výhybek v ŽST Ždírec nad Soubravou</w:t>
            </w:r>
          </w:p>
        </w:tc>
        <w:tc>
          <w:tcPr>
            <w:tcW w:w="3118" w:type="dxa"/>
          </w:tcPr>
          <w:p w14:paraId="0EEE86B0" w14:textId="15571FCE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  <w:r>
              <w:rPr>
                <w:sz w:val="14"/>
              </w:rPr>
              <w:t>Výměna kolejového roštu, výměna kolejového lože, oprava GPK</w:t>
            </w:r>
          </w:p>
        </w:tc>
        <w:tc>
          <w:tcPr>
            <w:tcW w:w="1701" w:type="dxa"/>
          </w:tcPr>
          <w:p w14:paraId="6FB1CAA0" w14:textId="2415FED2" w:rsidR="00DB0B7C" w:rsidRPr="00BC51B8" w:rsidRDefault="008629CC" w:rsidP="00DB0B7C">
            <w:pPr>
              <w:pStyle w:val="Tabulka"/>
              <w:jc w:val="center"/>
              <w:rPr>
                <w:sz w:val="14"/>
                <w:highlight w:val="green"/>
              </w:rPr>
            </w:pPr>
            <w:r>
              <w:rPr>
                <w:sz w:val="14"/>
              </w:rPr>
              <w:t>45</w:t>
            </w:r>
            <w:r w:rsidR="00DB0B7C" w:rsidRPr="00B60DEA">
              <w:rPr>
                <w:sz w:val="14"/>
              </w:rPr>
              <w:t>N</w:t>
            </w:r>
          </w:p>
        </w:tc>
        <w:tc>
          <w:tcPr>
            <w:tcW w:w="1985" w:type="dxa"/>
          </w:tcPr>
          <w:p w14:paraId="12B76147" w14:textId="734DDA55" w:rsidR="00DB0B7C" w:rsidRPr="00BC51B8" w:rsidRDefault="008629CC" w:rsidP="00DB0B7C">
            <w:pPr>
              <w:pStyle w:val="Tabulka"/>
              <w:rPr>
                <w:sz w:val="14"/>
                <w:highlight w:val="green"/>
              </w:rPr>
            </w:pPr>
            <w:r>
              <w:rPr>
                <w:sz w:val="14"/>
              </w:rPr>
              <w:t>17</w:t>
            </w:r>
            <w:r w:rsidR="00DB0B7C">
              <w:rPr>
                <w:sz w:val="14"/>
              </w:rPr>
              <w:t xml:space="preserve">. </w:t>
            </w:r>
            <w:r>
              <w:rPr>
                <w:sz w:val="14"/>
              </w:rPr>
              <w:t>6</w:t>
            </w:r>
            <w:r w:rsidR="00DB0B7C">
              <w:rPr>
                <w:sz w:val="14"/>
              </w:rPr>
              <w:t>. –</w:t>
            </w:r>
            <w:r>
              <w:rPr>
                <w:sz w:val="14"/>
              </w:rPr>
              <w:t xml:space="preserve"> 31</w:t>
            </w:r>
            <w:r w:rsidR="00DB0B7C">
              <w:rPr>
                <w:sz w:val="14"/>
              </w:rPr>
              <w:t xml:space="preserve">. </w:t>
            </w:r>
            <w:r>
              <w:rPr>
                <w:sz w:val="14"/>
              </w:rPr>
              <w:t>7</w:t>
            </w:r>
            <w:r w:rsidR="00DB0B7C" w:rsidRPr="00B60DEA">
              <w:rPr>
                <w:sz w:val="14"/>
              </w:rPr>
              <w:t>. 202</w:t>
            </w:r>
            <w:r>
              <w:rPr>
                <w:sz w:val="14"/>
              </w:rPr>
              <w:t>6</w:t>
            </w:r>
          </w:p>
        </w:tc>
      </w:tr>
      <w:tr w:rsidR="00DB0B7C" w:rsidRPr="00BC51B8" w14:paraId="6623199F" w14:textId="77777777" w:rsidTr="006A10C4">
        <w:tc>
          <w:tcPr>
            <w:tcW w:w="1327" w:type="dxa"/>
          </w:tcPr>
          <w:p w14:paraId="5BCC3B7B" w14:textId="74206131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</w:p>
        </w:tc>
        <w:tc>
          <w:tcPr>
            <w:tcW w:w="3118" w:type="dxa"/>
          </w:tcPr>
          <w:p w14:paraId="4512C084" w14:textId="6B6A4F05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  <w:r w:rsidRPr="00B60DEA">
              <w:rPr>
                <w:sz w:val="14"/>
              </w:rPr>
              <w:t>Ukončení stavby</w:t>
            </w:r>
          </w:p>
        </w:tc>
        <w:tc>
          <w:tcPr>
            <w:tcW w:w="1701" w:type="dxa"/>
          </w:tcPr>
          <w:p w14:paraId="7B7051D4" w14:textId="68666B00" w:rsidR="00DB0B7C" w:rsidRPr="00BC51B8" w:rsidRDefault="00DB0B7C" w:rsidP="00DB0B7C">
            <w:pPr>
              <w:pStyle w:val="Tabulka"/>
              <w:jc w:val="center"/>
              <w:rPr>
                <w:sz w:val="14"/>
                <w:highlight w:val="green"/>
              </w:rPr>
            </w:pPr>
          </w:p>
        </w:tc>
        <w:tc>
          <w:tcPr>
            <w:tcW w:w="1985" w:type="dxa"/>
          </w:tcPr>
          <w:p w14:paraId="1F0035F7" w14:textId="58B4BB66" w:rsidR="00DB0B7C" w:rsidRPr="00BC51B8" w:rsidRDefault="00DB0B7C" w:rsidP="00DB0B7C">
            <w:pPr>
              <w:pStyle w:val="Tabulka"/>
              <w:rPr>
                <w:sz w:val="14"/>
                <w:highlight w:val="green"/>
              </w:rPr>
            </w:pPr>
            <w:r>
              <w:rPr>
                <w:sz w:val="14"/>
              </w:rPr>
              <w:t>červen</w:t>
            </w:r>
            <w:r w:rsidR="008629CC">
              <w:rPr>
                <w:sz w:val="14"/>
              </w:rPr>
              <w:t>ec</w:t>
            </w:r>
            <w:r>
              <w:rPr>
                <w:sz w:val="14"/>
              </w:rPr>
              <w:t xml:space="preserve"> 202</w:t>
            </w:r>
            <w:r w:rsidR="008629CC">
              <w:rPr>
                <w:sz w:val="14"/>
              </w:rPr>
              <w:t>7</w:t>
            </w:r>
          </w:p>
        </w:tc>
      </w:tr>
    </w:tbl>
    <w:p w14:paraId="29D7C88C" w14:textId="77777777" w:rsidR="00DF7BAA" w:rsidRDefault="00DF7BAA" w:rsidP="00DF7BAA">
      <w:pPr>
        <w:pStyle w:val="Nadpis2-1"/>
      </w:pPr>
      <w:bookmarkStart w:id="41" w:name="_Toc6410461"/>
      <w:bookmarkStart w:id="42" w:name="_Toc61530768"/>
      <w:r w:rsidRPr="00EC2E51">
        <w:t>SOUVISEJÍCÍ</w:t>
      </w:r>
      <w:r>
        <w:t xml:space="preserve"> DOKUMENTY A PŘEDPISY</w:t>
      </w:r>
      <w:bookmarkEnd w:id="41"/>
      <w:bookmarkEnd w:id="42"/>
    </w:p>
    <w:p w14:paraId="56357043" w14:textId="77777777" w:rsidR="00DF7BAA" w:rsidRDefault="00DF7BAA" w:rsidP="00DF7BAA">
      <w:pPr>
        <w:pStyle w:val="Text2-1"/>
      </w:pPr>
      <w:r>
        <w:t>Zhotovitel se zavazuje provádět dílo v souladu s obecně závaznými právními předpisy České republiky a EU, technickými normami a s interními předpisy a dokumenty Objednatele (směrnice, vzorové listy, TKP, VTP, ZTP apod.), vše v platném znění.</w:t>
      </w:r>
    </w:p>
    <w:p w14:paraId="5B2093CE" w14:textId="77777777" w:rsidR="00DF7BAA" w:rsidRDefault="00DF7BAA" w:rsidP="00DF7BAA">
      <w:pPr>
        <w:pStyle w:val="Text2-1"/>
      </w:pPr>
      <w:r>
        <w:t>Objednatel umožňuje Zhotoviteli přístup ke všem svým interním předpisům a dokumentům následujícím způsobem:</w:t>
      </w:r>
    </w:p>
    <w:p w14:paraId="0BD31B08" w14:textId="77777777" w:rsidR="00DF7BAA" w:rsidRPr="002412E9" w:rsidRDefault="00DF7BAA" w:rsidP="00DF7BAA">
      <w:pPr>
        <w:pStyle w:val="Textbezslovn"/>
        <w:spacing w:after="0"/>
        <w:rPr>
          <w:rStyle w:val="Tun"/>
        </w:rPr>
      </w:pPr>
      <w:r w:rsidRPr="002412E9">
        <w:rPr>
          <w:rStyle w:val="Tun"/>
        </w:rPr>
        <w:t xml:space="preserve">Správa </w:t>
      </w:r>
      <w:r w:rsidR="00A5763B">
        <w:rPr>
          <w:rStyle w:val="Tun"/>
        </w:rPr>
        <w:t>železnic</w:t>
      </w:r>
      <w:r w:rsidRPr="002412E9">
        <w:rPr>
          <w:rStyle w:val="Tun"/>
        </w:rPr>
        <w:t>, státní organizace</w:t>
      </w:r>
    </w:p>
    <w:p w14:paraId="3CC0C98A" w14:textId="77777777" w:rsidR="00DF7BAA" w:rsidRPr="002412E9" w:rsidRDefault="00DF7BAA" w:rsidP="00DF7BAA">
      <w:pPr>
        <w:pStyle w:val="Textbezslovn"/>
        <w:spacing w:after="0"/>
        <w:rPr>
          <w:rStyle w:val="Tun"/>
        </w:rPr>
      </w:pPr>
      <w:r w:rsidRPr="002412E9">
        <w:rPr>
          <w:rStyle w:val="Tun"/>
        </w:rPr>
        <w:t xml:space="preserve">Technická ústředna dopravní cesty, </w:t>
      </w:r>
    </w:p>
    <w:p w14:paraId="4B007F7C" w14:textId="77777777" w:rsidR="00EC613E" w:rsidRPr="00EC613E" w:rsidRDefault="00EC613E" w:rsidP="00EC613E">
      <w:pPr>
        <w:pStyle w:val="Textbezslovn"/>
        <w:spacing w:after="0"/>
        <w:rPr>
          <w:rStyle w:val="Tun"/>
        </w:rPr>
      </w:pPr>
      <w:r w:rsidRPr="00EC613E">
        <w:rPr>
          <w:rStyle w:val="Tun"/>
        </w:rPr>
        <w:lastRenderedPageBreak/>
        <w:t>Oddělení distribuce dokumentace</w:t>
      </w:r>
    </w:p>
    <w:p w14:paraId="6D279568" w14:textId="77777777" w:rsidR="00EC613E" w:rsidRPr="00AB59D3" w:rsidRDefault="00B93566" w:rsidP="00EC613E">
      <w:pPr>
        <w:pStyle w:val="Textbezslovn"/>
        <w:spacing w:after="0"/>
      </w:pPr>
      <w:r>
        <w:t>Jeremenkova 103/23</w:t>
      </w:r>
    </w:p>
    <w:p w14:paraId="229B9D0F" w14:textId="77777777" w:rsidR="00EC613E" w:rsidRPr="00AB59D3" w:rsidRDefault="00EC613E" w:rsidP="00EC613E">
      <w:pPr>
        <w:pStyle w:val="Textbezslovn"/>
        <w:spacing w:after="0"/>
      </w:pPr>
      <w:r w:rsidRPr="00AB59D3">
        <w:t>779 00 Olomouc</w:t>
      </w:r>
    </w:p>
    <w:p w14:paraId="46E5200A" w14:textId="77777777" w:rsidR="00EC613E" w:rsidRPr="00AB59D3" w:rsidRDefault="00EC613E" w:rsidP="00EC613E">
      <w:pPr>
        <w:pStyle w:val="Textbezslovn"/>
        <w:spacing w:after="0"/>
      </w:pPr>
      <w:r w:rsidRPr="00AB59D3">
        <w:t>kontaktní osoba: p. Jarmila Strnadová, tel.: 972 742 396, mobil: 725 039 782</w:t>
      </w:r>
    </w:p>
    <w:p w14:paraId="5F0B066F" w14:textId="77777777" w:rsidR="00EC613E" w:rsidRPr="00AB59D3" w:rsidRDefault="00EC613E" w:rsidP="00EC613E">
      <w:pPr>
        <w:pStyle w:val="Textbezslovn"/>
        <w:spacing w:after="0"/>
      </w:pPr>
      <w:r w:rsidRPr="00AB59D3">
        <w:t>e-mail: typdok@tudc.cz</w:t>
      </w:r>
    </w:p>
    <w:p w14:paraId="137A8FC9" w14:textId="2EBFCDE4" w:rsidR="00DF7BAA" w:rsidRDefault="00EC613E" w:rsidP="00DB0B7C">
      <w:pPr>
        <w:pStyle w:val="Textbezslovn"/>
      </w:pPr>
      <w:r w:rsidRPr="006A10C4">
        <w:rPr>
          <w:color w:val="000000"/>
        </w:rPr>
        <w:t xml:space="preserve">www: </w:t>
      </w:r>
      <w:hyperlink r:id="rId10" w:history="1">
        <w:r w:rsidRPr="006A10C4">
          <w:rPr>
            <w:rStyle w:val="Hypertextovodkaz"/>
            <w:color w:val="000000"/>
          </w:rPr>
          <w:t>www.tudc.cz</w:t>
        </w:r>
      </w:hyperlink>
      <w:r w:rsidRPr="006A10C4">
        <w:rPr>
          <w:color w:val="000000"/>
        </w:rPr>
        <w:t xml:space="preserve"> nebo </w:t>
      </w:r>
      <w:hyperlink r:id="rId11" w:history="1">
        <w:r w:rsidRPr="006A10C4">
          <w:rPr>
            <w:rStyle w:val="Hypertextovodkaz"/>
            <w:color w:val="000000"/>
          </w:rPr>
          <w:t>www.szdc.cz</w:t>
        </w:r>
      </w:hyperlink>
      <w:r w:rsidRPr="00AB59D3">
        <w:t xml:space="preserve"> v sekci „O nás / Vnitřní předpisy</w:t>
      </w:r>
      <w:r>
        <w:t xml:space="preserve"> / odkaz Dokumenty a předpisy</w:t>
      </w:r>
      <w:r w:rsidR="00DB0B7C">
        <w:t>“</w:t>
      </w:r>
    </w:p>
    <w:p w14:paraId="5FEAD707" w14:textId="77777777" w:rsidR="00DF7BAA" w:rsidRPr="00DF7BAA" w:rsidRDefault="00DF7BAA" w:rsidP="00264D52">
      <w:pPr>
        <w:pStyle w:val="Textbezodsazen"/>
      </w:pPr>
    </w:p>
    <w:p w14:paraId="4F480C8C" w14:textId="77777777" w:rsidR="00DF7BAA" w:rsidRPr="00DF7BAA" w:rsidRDefault="00DF7BAA" w:rsidP="00264D52">
      <w:pPr>
        <w:pStyle w:val="Textbezodsazen"/>
      </w:pPr>
    </w:p>
    <w:bookmarkEnd w:id="4"/>
    <w:bookmarkEnd w:id="5"/>
    <w:bookmarkEnd w:id="6"/>
    <w:bookmarkEnd w:id="7"/>
    <w:bookmarkEnd w:id="8"/>
    <w:p w14:paraId="1A162B02" w14:textId="77777777" w:rsidR="002B6B58" w:rsidRDefault="002B6B58" w:rsidP="00264D52">
      <w:pPr>
        <w:pStyle w:val="Textbezodsazen"/>
      </w:pPr>
    </w:p>
    <w:sectPr w:rsidR="002B6B58" w:rsidSect="00AF2E9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64AB" w14:textId="77777777" w:rsidR="007E3DF2" w:rsidRDefault="007E3DF2" w:rsidP="00962258">
      <w:pPr>
        <w:spacing w:after="0" w:line="240" w:lineRule="auto"/>
      </w:pPr>
      <w:r>
        <w:separator/>
      </w:r>
    </w:p>
  </w:endnote>
  <w:endnote w:type="continuationSeparator" w:id="0">
    <w:p w14:paraId="0FAAAFCD" w14:textId="77777777" w:rsidR="007E3DF2" w:rsidRDefault="007E3D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FF10E9" w:rsidRPr="006A10C4" w14:paraId="1F4AE810" w14:textId="77777777" w:rsidTr="006A10C4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3658E3C9" w14:textId="742A575E" w:rsidR="00FF10E9" w:rsidRPr="006A10C4" w:rsidRDefault="00FF10E9" w:rsidP="00614E71">
          <w:pPr>
            <w:pStyle w:val="Zpat"/>
            <w:rPr>
              <w:rStyle w:val="slostrnky"/>
            </w:rPr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CF5DA1">
            <w:rPr>
              <w:rStyle w:val="slostrnky"/>
              <w:noProof/>
            </w:rPr>
            <w:t>2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CF5DA1">
            <w:rPr>
              <w:rStyle w:val="slostrnky"/>
              <w:noProof/>
            </w:rPr>
            <w:t>11</w:t>
          </w:r>
          <w:r w:rsidRPr="006A10C4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0B275723" w14:textId="697FB758" w:rsidR="00FF10E9" w:rsidRPr="006A10C4" w:rsidRDefault="00B20869" w:rsidP="003462EB">
          <w:pPr>
            <w:pStyle w:val="Zpatvlevo"/>
          </w:pPr>
          <w:fldSimple w:instr=" STYLEREF  _Název_akce  \* MERGEFORMAT ">
            <w:r w:rsidR="008629CC">
              <w:rPr>
                <w:noProof/>
              </w:rPr>
              <w:t>otov</w:t>
            </w:r>
          </w:fldSimple>
        </w:p>
        <w:p w14:paraId="7F468745" w14:textId="77777777" w:rsidR="00FF10E9" w:rsidRPr="006A10C4" w:rsidRDefault="00FF10E9" w:rsidP="003462EB">
          <w:pPr>
            <w:pStyle w:val="Zpatvlevo"/>
          </w:pPr>
          <w:r w:rsidRPr="006A10C4">
            <w:t xml:space="preserve">Příloha č. 2 c) </w:t>
          </w:r>
        </w:p>
        <w:p w14:paraId="4FC04CB0" w14:textId="77777777" w:rsidR="00FF10E9" w:rsidRPr="006A10C4" w:rsidRDefault="00FF10E9" w:rsidP="00DF7BAA">
          <w:pPr>
            <w:pStyle w:val="Zpatvlevo"/>
          </w:pPr>
          <w:r w:rsidRPr="006A10C4">
            <w:t xml:space="preserve">Zvláštní technické podmínky - Zhotovení stavby </w:t>
          </w:r>
        </w:p>
      </w:tc>
    </w:tr>
  </w:tbl>
  <w:p w14:paraId="17B56569" w14:textId="77777777" w:rsidR="00FF10E9" w:rsidRPr="00614E71" w:rsidRDefault="00FF10E9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FF10E9" w:rsidRPr="006A10C4" w14:paraId="507CF0F7" w14:textId="77777777" w:rsidTr="006A10C4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56851F7" w14:textId="1275F38F" w:rsidR="00FF10E9" w:rsidRPr="006A10C4" w:rsidRDefault="00B20869" w:rsidP="003B111D">
          <w:pPr>
            <w:pStyle w:val="Zpatvpravo"/>
          </w:pPr>
          <w:fldSimple w:instr=" STYLEREF  _Název_akce  \* MERGEFORMAT ">
            <w:r w:rsidR="008629CC">
              <w:rPr>
                <w:noProof/>
              </w:rPr>
              <w:t>otov</w:t>
            </w:r>
          </w:fldSimple>
        </w:p>
        <w:p w14:paraId="5E1D2D32" w14:textId="77777777" w:rsidR="00FF10E9" w:rsidRPr="006A10C4" w:rsidRDefault="00FF10E9" w:rsidP="003B111D">
          <w:pPr>
            <w:pStyle w:val="Zpatvpravo"/>
          </w:pPr>
          <w:r w:rsidRPr="006A10C4">
            <w:t>Příloha č. 2 c)</w:t>
          </w:r>
        </w:p>
        <w:p w14:paraId="205BC769" w14:textId="77777777" w:rsidR="00FF10E9" w:rsidRPr="006A10C4" w:rsidRDefault="00FF10E9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 w:rsidRPr="006A10C4">
            <w:t>Zvláštní technické podmínky - Zhotovení stavby</w:t>
          </w:r>
        </w:p>
      </w:tc>
      <w:tc>
        <w:tcPr>
          <w:tcW w:w="935" w:type="dxa"/>
          <w:vAlign w:val="bottom"/>
        </w:tcPr>
        <w:p w14:paraId="7BFDBE5D" w14:textId="1F0E5A8B" w:rsidR="00FF10E9" w:rsidRPr="006A10C4" w:rsidRDefault="00FF10E9" w:rsidP="006A10C4">
          <w:pPr>
            <w:pStyle w:val="Zpatvlevo"/>
            <w:jc w:val="right"/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CF5DA1">
            <w:rPr>
              <w:rStyle w:val="slostrnky"/>
              <w:noProof/>
            </w:rPr>
            <w:t>3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CF5DA1">
            <w:rPr>
              <w:rStyle w:val="slostrnky"/>
              <w:noProof/>
            </w:rPr>
            <w:t>11</w:t>
          </w:r>
          <w:r w:rsidRPr="006A10C4">
            <w:rPr>
              <w:rStyle w:val="slostrnky"/>
            </w:rPr>
            <w:fldChar w:fldCharType="end"/>
          </w:r>
        </w:p>
      </w:tc>
    </w:tr>
  </w:tbl>
  <w:p w14:paraId="6435253F" w14:textId="77777777" w:rsidR="00FF10E9" w:rsidRPr="00B8518B" w:rsidRDefault="00FF10E9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02C0" w14:textId="77777777" w:rsidR="00FF10E9" w:rsidRPr="00B8518B" w:rsidRDefault="00FF10E9" w:rsidP="00460660">
    <w:pPr>
      <w:pStyle w:val="Zpat"/>
      <w:rPr>
        <w:sz w:val="2"/>
        <w:szCs w:val="2"/>
      </w:rPr>
    </w:pPr>
  </w:p>
  <w:p w14:paraId="0C534B82" w14:textId="77777777" w:rsidR="00FF10E9" w:rsidRDefault="00FF10E9" w:rsidP="00054FC6">
    <w:pPr>
      <w:pStyle w:val="Zpat"/>
      <w:rPr>
        <w:rFonts w:cs="Calibri"/>
        <w:szCs w:val="12"/>
      </w:rPr>
    </w:pPr>
  </w:p>
  <w:p w14:paraId="72845FD6" w14:textId="77777777" w:rsidR="00FF10E9" w:rsidRPr="005D19D8" w:rsidRDefault="00FF10E9" w:rsidP="00054FC6">
    <w:pPr>
      <w:pStyle w:val="Zpat"/>
    </w:pPr>
    <w:r w:rsidRPr="00F37C6B">
      <w:rPr>
        <w:rFonts w:cs="Calibri"/>
        <w:szCs w:val="12"/>
      </w:rPr>
      <w:t>.</w:t>
    </w:r>
  </w:p>
  <w:p w14:paraId="5B5D9BFD" w14:textId="77777777" w:rsidR="00FF10E9" w:rsidRPr="00460660" w:rsidRDefault="00FF10E9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5FBCA" w14:textId="77777777" w:rsidR="007E3DF2" w:rsidRDefault="007E3DF2" w:rsidP="00962258">
      <w:pPr>
        <w:spacing w:after="0" w:line="240" w:lineRule="auto"/>
      </w:pPr>
      <w:r>
        <w:separator/>
      </w:r>
    </w:p>
  </w:footnote>
  <w:footnote w:type="continuationSeparator" w:id="0">
    <w:p w14:paraId="60DAA1D3" w14:textId="77777777" w:rsidR="007E3DF2" w:rsidRDefault="007E3DF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7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F10E9" w:rsidRPr="006A10C4" w14:paraId="2FA44B2C" w14:textId="77777777" w:rsidTr="006A10C4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3F691ED" w14:textId="77777777" w:rsidR="00FF10E9" w:rsidRPr="006A10C4" w:rsidRDefault="00FF10E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54909AA" w14:textId="77777777" w:rsidR="00FF10E9" w:rsidRPr="006A10C4" w:rsidRDefault="00FF10E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048D0F" w14:textId="77777777" w:rsidR="00FF10E9" w:rsidRPr="006A10C4" w:rsidRDefault="00FF10E9" w:rsidP="006A10C4">
          <w:pPr>
            <w:pStyle w:val="Druhdokumentu"/>
            <w:spacing w:after="0"/>
          </w:pPr>
        </w:p>
      </w:tc>
    </w:tr>
  </w:tbl>
  <w:p w14:paraId="4CE49ED7" w14:textId="77777777" w:rsidR="00FF10E9" w:rsidRPr="00D6163D" w:rsidRDefault="00FF10E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5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FF10E9" w:rsidRPr="006A10C4" w14:paraId="41E7539B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59B3F5" w14:textId="77777777" w:rsidR="00FF10E9" w:rsidRPr="006A10C4" w:rsidRDefault="00FF10E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598F86" w14:textId="324A1935" w:rsidR="00FF10E9" w:rsidRPr="006A10C4" w:rsidRDefault="00FF10E9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7728" behindDoc="0" locked="1" layoutInCell="1" allowOverlap="1" wp14:anchorId="7B201146" wp14:editId="1E8A14BB">
                <wp:simplePos x="0" y="0"/>
                <wp:positionH relativeFrom="page">
                  <wp:posOffset>-319405</wp:posOffset>
                </wp:positionH>
                <wp:positionV relativeFrom="page">
                  <wp:posOffset>294005</wp:posOffset>
                </wp:positionV>
                <wp:extent cx="1727835" cy="640715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21E3F97F" w14:textId="77777777" w:rsidR="00FF10E9" w:rsidRPr="006A10C4" w:rsidRDefault="00FF10E9" w:rsidP="006A10C4">
          <w:pPr>
            <w:pStyle w:val="Druhdokumentu"/>
            <w:spacing w:after="0"/>
          </w:pPr>
        </w:p>
      </w:tc>
    </w:tr>
    <w:tr w:rsidR="00FF10E9" w:rsidRPr="006A10C4" w14:paraId="242B0B32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27F2C4F" w14:textId="77777777" w:rsidR="00FF10E9" w:rsidRPr="006A10C4" w:rsidRDefault="00FF10E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3D3CC15" w14:textId="77777777" w:rsidR="00FF10E9" w:rsidRPr="006A10C4" w:rsidRDefault="00FF10E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F49255C" w14:textId="77777777" w:rsidR="00FF10E9" w:rsidRPr="006A10C4" w:rsidRDefault="00FF10E9" w:rsidP="006A10C4">
          <w:pPr>
            <w:pStyle w:val="Druhdokumentu"/>
            <w:spacing w:after="0"/>
          </w:pPr>
        </w:p>
      </w:tc>
    </w:tr>
  </w:tbl>
  <w:p w14:paraId="22594FAA" w14:textId="77777777" w:rsidR="00FF10E9" w:rsidRPr="00D6163D" w:rsidRDefault="00FF10E9" w:rsidP="00FC6389">
    <w:pPr>
      <w:pStyle w:val="Zhlav"/>
      <w:rPr>
        <w:sz w:val="8"/>
        <w:szCs w:val="8"/>
      </w:rPr>
    </w:pPr>
  </w:p>
  <w:p w14:paraId="5751DFB5" w14:textId="77777777" w:rsidR="00FF10E9" w:rsidRPr="00460660" w:rsidRDefault="00FF10E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422606BE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924058">
    <w:abstractNumId w:val="5"/>
  </w:num>
  <w:num w:numId="2" w16cid:durableId="1872107255">
    <w:abstractNumId w:val="4"/>
  </w:num>
  <w:num w:numId="3" w16cid:durableId="1312175374">
    <w:abstractNumId w:val="2"/>
  </w:num>
  <w:num w:numId="4" w16cid:durableId="1412193973">
    <w:abstractNumId w:val="1"/>
  </w:num>
  <w:num w:numId="5" w16cid:durableId="676612974">
    <w:abstractNumId w:val="6"/>
  </w:num>
  <w:num w:numId="6" w16cid:durableId="381829818">
    <w:abstractNumId w:val="7"/>
  </w:num>
  <w:num w:numId="7" w16cid:durableId="563493406">
    <w:abstractNumId w:val="3"/>
  </w:num>
  <w:num w:numId="8" w16cid:durableId="1590238900">
    <w:abstractNumId w:val="8"/>
  </w:num>
  <w:num w:numId="9" w16cid:durableId="1902708299">
    <w:abstractNumId w:val="10"/>
  </w:num>
  <w:num w:numId="10" w16cid:durableId="95373657">
    <w:abstractNumId w:val="9"/>
  </w:num>
  <w:num w:numId="11" w16cid:durableId="1439713402">
    <w:abstractNumId w:val="6"/>
  </w:num>
  <w:num w:numId="12" w16cid:durableId="1118333337">
    <w:abstractNumId w:val="6"/>
  </w:num>
  <w:num w:numId="13" w16cid:durableId="1683630046">
    <w:abstractNumId w:val="6"/>
  </w:num>
  <w:num w:numId="14" w16cid:durableId="2135321601">
    <w:abstractNumId w:val="6"/>
  </w:num>
  <w:num w:numId="15" w16cid:durableId="597832491">
    <w:abstractNumId w:val="7"/>
  </w:num>
  <w:num w:numId="16" w16cid:durableId="754402205">
    <w:abstractNumId w:val="7"/>
  </w:num>
  <w:num w:numId="17" w16cid:durableId="1849905758">
    <w:abstractNumId w:val="7"/>
  </w:num>
  <w:num w:numId="18" w16cid:durableId="802499639">
    <w:abstractNumId w:val="7"/>
  </w:num>
  <w:num w:numId="19" w16cid:durableId="16105070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9479914">
    <w:abstractNumId w:val="0"/>
  </w:num>
  <w:num w:numId="21" w16cid:durableId="1459644005">
    <w:abstractNumId w:val="1"/>
  </w:num>
  <w:num w:numId="22" w16cid:durableId="1706325501">
    <w:abstractNumId w:val="3"/>
  </w:num>
  <w:num w:numId="23" w16cid:durableId="509682568">
    <w:abstractNumId w:val="3"/>
  </w:num>
  <w:num w:numId="24" w16cid:durableId="1797288015">
    <w:abstractNumId w:val="6"/>
  </w:num>
  <w:num w:numId="25" w16cid:durableId="1228030454">
    <w:abstractNumId w:val="6"/>
  </w:num>
  <w:num w:numId="26" w16cid:durableId="469636359">
    <w:abstractNumId w:val="6"/>
  </w:num>
  <w:num w:numId="27" w16cid:durableId="1410233035">
    <w:abstractNumId w:val="6"/>
  </w:num>
  <w:num w:numId="28" w16cid:durableId="1975331556">
    <w:abstractNumId w:val="7"/>
  </w:num>
  <w:num w:numId="29" w16cid:durableId="310867424">
    <w:abstractNumId w:val="7"/>
  </w:num>
  <w:num w:numId="30" w16cid:durableId="208615167">
    <w:abstractNumId w:val="7"/>
  </w:num>
  <w:num w:numId="31" w16cid:durableId="1695037419">
    <w:abstractNumId w:val="7"/>
  </w:num>
  <w:num w:numId="32" w16cid:durableId="144781714">
    <w:abstractNumId w:val="8"/>
  </w:num>
  <w:num w:numId="33" w16cid:durableId="316963028">
    <w:abstractNumId w:val="1"/>
  </w:num>
  <w:num w:numId="34" w16cid:durableId="1674794193">
    <w:abstractNumId w:val="1"/>
  </w:num>
  <w:num w:numId="35" w16cid:durableId="1243687412">
    <w:abstractNumId w:val="3"/>
  </w:num>
  <w:num w:numId="36" w16cid:durableId="2009870593">
    <w:abstractNumId w:val="3"/>
  </w:num>
  <w:num w:numId="37" w16cid:durableId="7644984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C4"/>
    <w:rsid w:val="0000109E"/>
    <w:rsid w:val="00012EC4"/>
    <w:rsid w:val="000145C8"/>
    <w:rsid w:val="00017F3C"/>
    <w:rsid w:val="00041EC8"/>
    <w:rsid w:val="00054FC6"/>
    <w:rsid w:val="0006465A"/>
    <w:rsid w:val="0006588D"/>
    <w:rsid w:val="00067A5E"/>
    <w:rsid w:val="00067EA3"/>
    <w:rsid w:val="000719BB"/>
    <w:rsid w:val="00072A65"/>
    <w:rsid w:val="00072C1E"/>
    <w:rsid w:val="00076B14"/>
    <w:rsid w:val="0008461A"/>
    <w:rsid w:val="00084867"/>
    <w:rsid w:val="000A2B28"/>
    <w:rsid w:val="000A6E75"/>
    <w:rsid w:val="000B408F"/>
    <w:rsid w:val="000B4EB8"/>
    <w:rsid w:val="000C41F2"/>
    <w:rsid w:val="000D22C4"/>
    <w:rsid w:val="000D27D1"/>
    <w:rsid w:val="000E1A7F"/>
    <w:rsid w:val="000F15F1"/>
    <w:rsid w:val="00112864"/>
    <w:rsid w:val="00114472"/>
    <w:rsid w:val="00114988"/>
    <w:rsid w:val="00114DE9"/>
    <w:rsid w:val="00115069"/>
    <w:rsid w:val="001150F2"/>
    <w:rsid w:val="00122084"/>
    <w:rsid w:val="00130E62"/>
    <w:rsid w:val="00130EEE"/>
    <w:rsid w:val="00146BCB"/>
    <w:rsid w:val="0015027B"/>
    <w:rsid w:val="00153B6C"/>
    <w:rsid w:val="001656A2"/>
    <w:rsid w:val="00170EC5"/>
    <w:rsid w:val="001747C1"/>
    <w:rsid w:val="00177D6B"/>
    <w:rsid w:val="00183913"/>
    <w:rsid w:val="00186B9C"/>
    <w:rsid w:val="00191F90"/>
    <w:rsid w:val="001A3B3C"/>
    <w:rsid w:val="001A5EC1"/>
    <w:rsid w:val="001B033A"/>
    <w:rsid w:val="001B4180"/>
    <w:rsid w:val="001B4E74"/>
    <w:rsid w:val="001B7668"/>
    <w:rsid w:val="001C645F"/>
    <w:rsid w:val="001C715A"/>
    <w:rsid w:val="001E678E"/>
    <w:rsid w:val="002007BA"/>
    <w:rsid w:val="002038C9"/>
    <w:rsid w:val="002071BB"/>
    <w:rsid w:val="00207DF5"/>
    <w:rsid w:val="0023098A"/>
    <w:rsid w:val="00232000"/>
    <w:rsid w:val="00240B81"/>
    <w:rsid w:val="00240E11"/>
    <w:rsid w:val="00247D01"/>
    <w:rsid w:val="0025030F"/>
    <w:rsid w:val="00250479"/>
    <w:rsid w:val="00250AAA"/>
    <w:rsid w:val="002518CB"/>
    <w:rsid w:val="00261A5B"/>
    <w:rsid w:val="00262E5B"/>
    <w:rsid w:val="00264D52"/>
    <w:rsid w:val="00267DE4"/>
    <w:rsid w:val="002735BE"/>
    <w:rsid w:val="00276AFE"/>
    <w:rsid w:val="002A3B57"/>
    <w:rsid w:val="002B6B58"/>
    <w:rsid w:val="002C0924"/>
    <w:rsid w:val="002C31BF"/>
    <w:rsid w:val="002D2102"/>
    <w:rsid w:val="002D5B86"/>
    <w:rsid w:val="002D7FD6"/>
    <w:rsid w:val="002E0CD7"/>
    <w:rsid w:val="002E0CFB"/>
    <w:rsid w:val="002E5C7B"/>
    <w:rsid w:val="002F4333"/>
    <w:rsid w:val="002F50C1"/>
    <w:rsid w:val="00304DAF"/>
    <w:rsid w:val="00307207"/>
    <w:rsid w:val="00311165"/>
    <w:rsid w:val="003130A4"/>
    <w:rsid w:val="003229ED"/>
    <w:rsid w:val="003254A3"/>
    <w:rsid w:val="00327EEF"/>
    <w:rsid w:val="0033239F"/>
    <w:rsid w:val="00334918"/>
    <w:rsid w:val="003418A3"/>
    <w:rsid w:val="0034274B"/>
    <w:rsid w:val="003462EB"/>
    <w:rsid w:val="0034719F"/>
    <w:rsid w:val="00350A35"/>
    <w:rsid w:val="00355002"/>
    <w:rsid w:val="003571D8"/>
    <w:rsid w:val="00357BC6"/>
    <w:rsid w:val="00361422"/>
    <w:rsid w:val="0036531E"/>
    <w:rsid w:val="00373D53"/>
    <w:rsid w:val="0037545D"/>
    <w:rsid w:val="00376246"/>
    <w:rsid w:val="00377F85"/>
    <w:rsid w:val="00386FF1"/>
    <w:rsid w:val="00392EB6"/>
    <w:rsid w:val="00393E92"/>
    <w:rsid w:val="003956C6"/>
    <w:rsid w:val="003A2A11"/>
    <w:rsid w:val="003B111D"/>
    <w:rsid w:val="003C33F2"/>
    <w:rsid w:val="003C6679"/>
    <w:rsid w:val="003D4F68"/>
    <w:rsid w:val="003D756E"/>
    <w:rsid w:val="003D7905"/>
    <w:rsid w:val="003E420D"/>
    <w:rsid w:val="003E4C13"/>
    <w:rsid w:val="004078F3"/>
    <w:rsid w:val="004104E2"/>
    <w:rsid w:val="004109A7"/>
    <w:rsid w:val="0042581E"/>
    <w:rsid w:val="00427794"/>
    <w:rsid w:val="00446218"/>
    <w:rsid w:val="00450F07"/>
    <w:rsid w:val="00453CD3"/>
    <w:rsid w:val="004550ED"/>
    <w:rsid w:val="00460660"/>
    <w:rsid w:val="00463BD5"/>
    <w:rsid w:val="00464BA9"/>
    <w:rsid w:val="0048341C"/>
    <w:rsid w:val="00483969"/>
    <w:rsid w:val="00486107"/>
    <w:rsid w:val="00491827"/>
    <w:rsid w:val="004C4399"/>
    <w:rsid w:val="004C787C"/>
    <w:rsid w:val="004D7D8C"/>
    <w:rsid w:val="004E7A1F"/>
    <w:rsid w:val="004F4B9B"/>
    <w:rsid w:val="004F70CD"/>
    <w:rsid w:val="00500C8E"/>
    <w:rsid w:val="0050666E"/>
    <w:rsid w:val="00511AB9"/>
    <w:rsid w:val="005172C5"/>
    <w:rsid w:val="00523BB5"/>
    <w:rsid w:val="00523EA7"/>
    <w:rsid w:val="00531CB9"/>
    <w:rsid w:val="005403D3"/>
    <w:rsid w:val="005406EB"/>
    <w:rsid w:val="00544296"/>
    <w:rsid w:val="00545AD1"/>
    <w:rsid w:val="00553375"/>
    <w:rsid w:val="00555884"/>
    <w:rsid w:val="005736B7"/>
    <w:rsid w:val="00575E5A"/>
    <w:rsid w:val="00576A07"/>
    <w:rsid w:val="00580245"/>
    <w:rsid w:val="00580DCD"/>
    <w:rsid w:val="0058742A"/>
    <w:rsid w:val="00590B8A"/>
    <w:rsid w:val="005A0AB5"/>
    <w:rsid w:val="005A1F44"/>
    <w:rsid w:val="005C5372"/>
    <w:rsid w:val="005D3C39"/>
    <w:rsid w:val="005D7706"/>
    <w:rsid w:val="005F0E69"/>
    <w:rsid w:val="00601A8C"/>
    <w:rsid w:val="00604CFC"/>
    <w:rsid w:val="0061068E"/>
    <w:rsid w:val="006115D3"/>
    <w:rsid w:val="006149D2"/>
    <w:rsid w:val="00614E71"/>
    <w:rsid w:val="006208DF"/>
    <w:rsid w:val="00655976"/>
    <w:rsid w:val="0065610E"/>
    <w:rsid w:val="00660AD3"/>
    <w:rsid w:val="00662818"/>
    <w:rsid w:val="006776B6"/>
    <w:rsid w:val="00680766"/>
    <w:rsid w:val="0069136C"/>
    <w:rsid w:val="00693150"/>
    <w:rsid w:val="006A019B"/>
    <w:rsid w:val="006A10C4"/>
    <w:rsid w:val="006A5570"/>
    <w:rsid w:val="006A689C"/>
    <w:rsid w:val="006A747D"/>
    <w:rsid w:val="006B2318"/>
    <w:rsid w:val="006B3D79"/>
    <w:rsid w:val="006B6FE4"/>
    <w:rsid w:val="006C16E1"/>
    <w:rsid w:val="006C2343"/>
    <w:rsid w:val="006C31D3"/>
    <w:rsid w:val="006C442A"/>
    <w:rsid w:val="006D1013"/>
    <w:rsid w:val="006D4F33"/>
    <w:rsid w:val="006E0578"/>
    <w:rsid w:val="006E314D"/>
    <w:rsid w:val="006E73EC"/>
    <w:rsid w:val="006F07C0"/>
    <w:rsid w:val="007020E6"/>
    <w:rsid w:val="00710193"/>
    <w:rsid w:val="00710723"/>
    <w:rsid w:val="00720802"/>
    <w:rsid w:val="00723ED1"/>
    <w:rsid w:val="00733AD8"/>
    <w:rsid w:val="00740AF5"/>
    <w:rsid w:val="00743525"/>
    <w:rsid w:val="00745555"/>
    <w:rsid w:val="00745B7E"/>
    <w:rsid w:val="00745F94"/>
    <w:rsid w:val="007541A2"/>
    <w:rsid w:val="00755818"/>
    <w:rsid w:val="00761620"/>
    <w:rsid w:val="0076286B"/>
    <w:rsid w:val="00766846"/>
    <w:rsid w:val="0076790E"/>
    <w:rsid w:val="00770601"/>
    <w:rsid w:val="0077673A"/>
    <w:rsid w:val="00776C2B"/>
    <w:rsid w:val="007846E1"/>
    <w:rsid w:val="007847D6"/>
    <w:rsid w:val="0079028E"/>
    <w:rsid w:val="007A202B"/>
    <w:rsid w:val="007A5172"/>
    <w:rsid w:val="007A67A0"/>
    <w:rsid w:val="007A6FED"/>
    <w:rsid w:val="007B133E"/>
    <w:rsid w:val="007B502B"/>
    <w:rsid w:val="007B570C"/>
    <w:rsid w:val="007C0C8F"/>
    <w:rsid w:val="007E3DF2"/>
    <w:rsid w:val="007E4A6E"/>
    <w:rsid w:val="007F56A7"/>
    <w:rsid w:val="00800851"/>
    <w:rsid w:val="0080171C"/>
    <w:rsid w:val="0080207D"/>
    <w:rsid w:val="008028FD"/>
    <w:rsid w:val="0080349A"/>
    <w:rsid w:val="00803BF3"/>
    <w:rsid w:val="00807DD0"/>
    <w:rsid w:val="00810E5C"/>
    <w:rsid w:val="00816930"/>
    <w:rsid w:val="00821D01"/>
    <w:rsid w:val="00826B7B"/>
    <w:rsid w:val="0083197D"/>
    <w:rsid w:val="00833982"/>
    <w:rsid w:val="00834146"/>
    <w:rsid w:val="00846789"/>
    <w:rsid w:val="008629CC"/>
    <w:rsid w:val="00880E0E"/>
    <w:rsid w:val="00887F36"/>
    <w:rsid w:val="00890A4F"/>
    <w:rsid w:val="00891D37"/>
    <w:rsid w:val="008926CB"/>
    <w:rsid w:val="008A01EA"/>
    <w:rsid w:val="008A3568"/>
    <w:rsid w:val="008A4FE4"/>
    <w:rsid w:val="008C24A8"/>
    <w:rsid w:val="008C50F3"/>
    <w:rsid w:val="008C51A4"/>
    <w:rsid w:val="008C70E7"/>
    <w:rsid w:val="008C7EFE"/>
    <w:rsid w:val="008D03B9"/>
    <w:rsid w:val="008D30C7"/>
    <w:rsid w:val="008D7D0F"/>
    <w:rsid w:val="008F18D6"/>
    <w:rsid w:val="008F289B"/>
    <w:rsid w:val="008F2C9B"/>
    <w:rsid w:val="008F5F18"/>
    <w:rsid w:val="008F797B"/>
    <w:rsid w:val="00904780"/>
    <w:rsid w:val="0090635B"/>
    <w:rsid w:val="00914F81"/>
    <w:rsid w:val="00922385"/>
    <w:rsid w:val="009223DF"/>
    <w:rsid w:val="009226C1"/>
    <w:rsid w:val="00923406"/>
    <w:rsid w:val="00935987"/>
    <w:rsid w:val="00936091"/>
    <w:rsid w:val="00940D8A"/>
    <w:rsid w:val="0094742E"/>
    <w:rsid w:val="00950944"/>
    <w:rsid w:val="00957F1F"/>
    <w:rsid w:val="00962258"/>
    <w:rsid w:val="009678B7"/>
    <w:rsid w:val="0097239D"/>
    <w:rsid w:val="00980B51"/>
    <w:rsid w:val="00992D9C"/>
    <w:rsid w:val="00996CB8"/>
    <w:rsid w:val="009A404E"/>
    <w:rsid w:val="009A45C5"/>
    <w:rsid w:val="009B2E97"/>
    <w:rsid w:val="009B5146"/>
    <w:rsid w:val="009C418E"/>
    <w:rsid w:val="009C4260"/>
    <w:rsid w:val="009C442C"/>
    <w:rsid w:val="009D0C7B"/>
    <w:rsid w:val="009D2FC5"/>
    <w:rsid w:val="009D5183"/>
    <w:rsid w:val="009E07F4"/>
    <w:rsid w:val="009E09BE"/>
    <w:rsid w:val="009E3D46"/>
    <w:rsid w:val="009F25DD"/>
    <w:rsid w:val="009F309B"/>
    <w:rsid w:val="009F30F6"/>
    <w:rsid w:val="009F392E"/>
    <w:rsid w:val="009F53C5"/>
    <w:rsid w:val="00A04D7F"/>
    <w:rsid w:val="00A0740E"/>
    <w:rsid w:val="00A34271"/>
    <w:rsid w:val="00A4050F"/>
    <w:rsid w:val="00A50641"/>
    <w:rsid w:val="00A50BC5"/>
    <w:rsid w:val="00A51A89"/>
    <w:rsid w:val="00A530BF"/>
    <w:rsid w:val="00A5638B"/>
    <w:rsid w:val="00A5763B"/>
    <w:rsid w:val="00A6177B"/>
    <w:rsid w:val="00A62E74"/>
    <w:rsid w:val="00A658DF"/>
    <w:rsid w:val="00A66136"/>
    <w:rsid w:val="00A71189"/>
    <w:rsid w:val="00A7364A"/>
    <w:rsid w:val="00A74DCC"/>
    <w:rsid w:val="00A753ED"/>
    <w:rsid w:val="00A77512"/>
    <w:rsid w:val="00A8227E"/>
    <w:rsid w:val="00A94C2F"/>
    <w:rsid w:val="00AA4C9F"/>
    <w:rsid w:val="00AA4CBB"/>
    <w:rsid w:val="00AA65FA"/>
    <w:rsid w:val="00AA7351"/>
    <w:rsid w:val="00AB4EC0"/>
    <w:rsid w:val="00AC3E83"/>
    <w:rsid w:val="00AC59BD"/>
    <w:rsid w:val="00AD056F"/>
    <w:rsid w:val="00AD0C7B"/>
    <w:rsid w:val="00AD38D0"/>
    <w:rsid w:val="00AD5F1A"/>
    <w:rsid w:val="00AD6731"/>
    <w:rsid w:val="00AF2CCC"/>
    <w:rsid w:val="00AF2E9E"/>
    <w:rsid w:val="00AF5943"/>
    <w:rsid w:val="00B008D5"/>
    <w:rsid w:val="00B00CFD"/>
    <w:rsid w:val="00B02F73"/>
    <w:rsid w:val="00B04321"/>
    <w:rsid w:val="00B0619F"/>
    <w:rsid w:val="00B101FD"/>
    <w:rsid w:val="00B10DF7"/>
    <w:rsid w:val="00B13A26"/>
    <w:rsid w:val="00B15D0D"/>
    <w:rsid w:val="00B20869"/>
    <w:rsid w:val="00B22106"/>
    <w:rsid w:val="00B31D98"/>
    <w:rsid w:val="00B344A3"/>
    <w:rsid w:val="00B46BA5"/>
    <w:rsid w:val="00B50AB2"/>
    <w:rsid w:val="00B5431A"/>
    <w:rsid w:val="00B56EB2"/>
    <w:rsid w:val="00B60FA8"/>
    <w:rsid w:val="00B75EE1"/>
    <w:rsid w:val="00B77481"/>
    <w:rsid w:val="00B82624"/>
    <w:rsid w:val="00B8518B"/>
    <w:rsid w:val="00B861EA"/>
    <w:rsid w:val="00B9150D"/>
    <w:rsid w:val="00B93566"/>
    <w:rsid w:val="00B95AB6"/>
    <w:rsid w:val="00B97CC3"/>
    <w:rsid w:val="00BC0405"/>
    <w:rsid w:val="00BC06C4"/>
    <w:rsid w:val="00BC51B8"/>
    <w:rsid w:val="00BD76C3"/>
    <w:rsid w:val="00BD7E91"/>
    <w:rsid w:val="00BD7F0D"/>
    <w:rsid w:val="00BE06DC"/>
    <w:rsid w:val="00BE7F2F"/>
    <w:rsid w:val="00BF2861"/>
    <w:rsid w:val="00BF54FE"/>
    <w:rsid w:val="00C02D0A"/>
    <w:rsid w:val="00C03A6E"/>
    <w:rsid w:val="00C13860"/>
    <w:rsid w:val="00C226C0"/>
    <w:rsid w:val="00C24A6A"/>
    <w:rsid w:val="00C30CA8"/>
    <w:rsid w:val="00C405CC"/>
    <w:rsid w:val="00C42FE6"/>
    <w:rsid w:val="00C44F6A"/>
    <w:rsid w:val="00C51B48"/>
    <w:rsid w:val="00C55BE9"/>
    <w:rsid w:val="00C6198E"/>
    <w:rsid w:val="00C708EA"/>
    <w:rsid w:val="00C71821"/>
    <w:rsid w:val="00C73385"/>
    <w:rsid w:val="00C778A5"/>
    <w:rsid w:val="00C86957"/>
    <w:rsid w:val="00C90DBF"/>
    <w:rsid w:val="00C95162"/>
    <w:rsid w:val="00C96445"/>
    <w:rsid w:val="00CB6A37"/>
    <w:rsid w:val="00CB7684"/>
    <w:rsid w:val="00CC7C8F"/>
    <w:rsid w:val="00CD1FC4"/>
    <w:rsid w:val="00CF1D0E"/>
    <w:rsid w:val="00CF5DA1"/>
    <w:rsid w:val="00D034A0"/>
    <w:rsid w:val="00D038A7"/>
    <w:rsid w:val="00D0732C"/>
    <w:rsid w:val="00D178B4"/>
    <w:rsid w:val="00D21061"/>
    <w:rsid w:val="00D322B7"/>
    <w:rsid w:val="00D4108E"/>
    <w:rsid w:val="00D521D0"/>
    <w:rsid w:val="00D56FCA"/>
    <w:rsid w:val="00D6163D"/>
    <w:rsid w:val="00D831A3"/>
    <w:rsid w:val="00D85204"/>
    <w:rsid w:val="00D90C8B"/>
    <w:rsid w:val="00D97BE3"/>
    <w:rsid w:val="00DA1C67"/>
    <w:rsid w:val="00DA27EA"/>
    <w:rsid w:val="00DA3711"/>
    <w:rsid w:val="00DB0B7C"/>
    <w:rsid w:val="00DB58AA"/>
    <w:rsid w:val="00DB6450"/>
    <w:rsid w:val="00DD46F3"/>
    <w:rsid w:val="00DD550D"/>
    <w:rsid w:val="00DE51A5"/>
    <w:rsid w:val="00DE56F2"/>
    <w:rsid w:val="00DF116D"/>
    <w:rsid w:val="00DF4DDD"/>
    <w:rsid w:val="00DF7BAA"/>
    <w:rsid w:val="00E014A7"/>
    <w:rsid w:val="00E03B03"/>
    <w:rsid w:val="00E04A7B"/>
    <w:rsid w:val="00E16FF7"/>
    <w:rsid w:val="00E1732F"/>
    <w:rsid w:val="00E26D68"/>
    <w:rsid w:val="00E44045"/>
    <w:rsid w:val="00E618C4"/>
    <w:rsid w:val="00E6572E"/>
    <w:rsid w:val="00E7218A"/>
    <w:rsid w:val="00E73A06"/>
    <w:rsid w:val="00E75E88"/>
    <w:rsid w:val="00E84C3A"/>
    <w:rsid w:val="00E878EE"/>
    <w:rsid w:val="00E9207D"/>
    <w:rsid w:val="00EA6EC7"/>
    <w:rsid w:val="00EB104F"/>
    <w:rsid w:val="00EB46E5"/>
    <w:rsid w:val="00EC613E"/>
    <w:rsid w:val="00ED0703"/>
    <w:rsid w:val="00ED14BD"/>
    <w:rsid w:val="00EF1373"/>
    <w:rsid w:val="00F0110B"/>
    <w:rsid w:val="00F016C7"/>
    <w:rsid w:val="00F06060"/>
    <w:rsid w:val="00F07247"/>
    <w:rsid w:val="00F12DEC"/>
    <w:rsid w:val="00F1715C"/>
    <w:rsid w:val="00F20D10"/>
    <w:rsid w:val="00F232E7"/>
    <w:rsid w:val="00F25725"/>
    <w:rsid w:val="00F26CCD"/>
    <w:rsid w:val="00F310F8"/>
    <w:rsid w:val="00F35939"/>
    <w:rsid w:val="00F45607"/>
    <w:rsid w:val="00F4722B"/>
    <w:rsid w:val="00F54432"/>
    <w:rsid w:val="00F60DF5"/>
    <w:rsid w:val="00F659EB"/>
    <w:rsid w:val="00F66312"/>
    <w:rsid w:val="00F705D1"/>
    <w:rsid w:val="00F752C4"/>
    <w:rsid w:val="00F83AE6"/>
    <w:rsid w:val="00F84891"/>
    <w:rsid w:val="00F86BA6"/>
    <w:rsid w:val="00F8788B"/>
    <w:rsid w:val="00FB5DE8"/>
    <w:rsid w:val="00FB6342"/>
    <w:rsid w:val="00FC6389"/>
    <w:rsid w:val="00FE5F22"/>
    <w:rsid w:val="00FE6AEC"/>
    <w:rsid w:val="00FF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A10B1"/>
  <w14:defaultImageDpi w14:val="32767"/>
  <w15:chartTrackingRefBased/>
  <w15:docId w15:val="{4B97EBDD-3C68-4579-B390-A93D5980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204"/>
    <w:pPr>
      <w:spacing w:after="240" w:line="264" w:lineRule="auto"/>
    </w:pPr>
    <w:rPr>
      <w:sz w:val="18"/>
      <w:szCs w:val="18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eastAsia="Times New Roman"/>
      <w:b/>
      <w:color w:val="FF5200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/>
      </w:pBdr>
      <w:spacing w:before="240" w:after="0"/>
      <w:outlineLvl w:val="1"/>
    </w:pPr>
    <w:rPr>
      <w:rFonts w:eastAsia="Times New Roman"/>
      <w:b/>
      <w:color w:val="00A1E0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eastAsia="Times New Roman"/>
      <w:b/>
      <w:color w:val="00A1E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eastAsia="Times New Roman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eastAsia="Times New Roman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eastAsia="Times New Roman"/>
      <w:b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eastAsia="Times New Roman"/>
      <w:b/>
      <w:iCs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eastAsia="Times New Roman"/>
      <w:b/>
      <w:color w:val="595959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eastAsia="Times New Roman"/>
      <w:b/>
      <w:iCs/>
      <w:color w:val="595959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link w:val="Zpat"/>
    <w:uiPriority w:val="99"/>
    <w:rsid w:val="00A62E74"/>
    <w:rPr>
      <w:sz w:val="12"/>
    </w:rPr>
  </w:style>
  <w:style w:type="character" w:customStyle="1" w:styleId="Nadpis1Char">
    <w:name w:val="Nadpis 1 Char"/>
    <w:link w:val="Nadpis1"/>
    <w:rsid w:val="00A62E74"/>
    <w:rPr>
      <w:rFonts w:ascii="Verdana" w:eastAsia="Times New Roman" w:hAnsi="Verdana" w:cs="Times New Roman"/>
      <w:b/>
      <w:color w:val="FF5200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link w:val="Nadpis2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3Char">
    <w:name w:val="Nadpis 3 Char"/>
    <w:aliases w:val="Podkapitola podkapitoly základní kapitoly Char"/>
    <w:link w:val="Nadpis3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4Char">
    <w:name w:val="Nadpis 4 Char"/>
    <w:link w:val="Nadpis4"/>
    <w:uiPriority w:val="9"/>
    <w:rsid w:val="00A62E74"/>
    <w:rPr>
      <w:rFonts w:ascii="Verdana" w:eastAsia="Times New Roman" w:hAnsi="Verdana" w:cs="Times New Roman"/>
      <w:b/>
      <w:iCs/>
    </w:rPr>
  </w:style>
  <w:style w:type="character" w:customStyle="1" w:styleId="Nadpis5Char">
    <w:name w:val="Nadpis 5 Char"/>
    <w:link w:val="Nadpis5"/>
    <w:uiPriority w:val="9"/>
    <w:rsid w:val="00A62E74"/>
    <w:rPr>
      <w:rFonts w:ascii="Verdana" w:eastAsia="Times New Roman" w:hAnsi="Verdana" w:cs="Times New Roman"/>
      <w:b/>
    </w:rPr>
  </w:style>
  <w:style w:type="character" w:styleId="Siln">
    <w:name w:val="Strong"/>
    <w:uiPriority w:val="22"/>
    <w:qFormat/>
    <w:rsid w:val="00A62E74"/>
    <w:rPr>
      <w:b/>
      <w:bCs/>
    </w:rPr>
  </w:style>
  <w:style w:type="character" w:customStyle="1" w:styleId="Nadpis6Char">
    <w:name w:val="Nadpis 6 Char"/>
    <w:link w:val="Nadpis6"/>
    <w:uiPriority w:val="9"/>
    <w:semiHidden/>
    <w:rsid w:val="00A62E74"/>
    <w:rPr>
      <w:rFonts w:ascii="Verdana" w:eastAsia="Times New Roman" w:hAnsi="Verdana" w:cs="Times New Roman"/>
      <w:b/>
      <w:color w:val="000000"/>
    </w:rPr>
  </w:style>
  <w:style w:type="character" w:customStyle="1" w:styleId="Nadpis7Char">
    <w:name w:val="Nadpis 7 Char"/>
    <w:link w:val="Nadpis7"/>
    <w:uiPriority w:val="9"/>
    <w:semiHidden/>
    <w:rsid w:val="00710723"/>
    <w:rPr>
      <w:rFonts w:ascii="Verdana" w:eastAsia="Times New Roman" w:hAnsi="Verdana" w:cs="Times New Roman"/>
      <w:b/>
      <w:iCs/>
      <w:color w:val="595959"/>
    </w:rPr>
  </w:style>
  <w:style w:type="character" w:customStyle="1" w:styleId="Nadpis8Char">
    <w:name w:val="Nadpis 8 Char"/>
    <w:link w:val="Nadpis8"/>
    <w:uiPriority w:val="9"/>
    <w:semiHidden/>
    <w:rsid w:val="00710723"/>
    <w:rPr>
      <w:rFonts w:ascii="Verdana" w:eastAsia="Times New Roman" w:hAnsi="Verdana" w:cs="Times New Roman"/>
      <w:b/>
      <w:color w:val="595959"/>
      <w:szCs w:val="21"/>
    </w:rPr>
  </w:style>
  <w:style w:type="character" w:customStyle="1" w:styleId="Nadpis9Char">
    <w:name w:val="Nadpis 9 Char"/>
    <w:link w:val="Nadpis9"/>
    <w:uiPriority w:val="9"/>
    <w:semiHidden/>
    <w:rsid w:val="00710723"/>
    <w:rPr>
      <w:rFonts w:ascii="Verdana" w:eastAsia="Times New Roman" w:hAnsi="Verdana" w:cs="Times New Roman"/>
      <w:b/>
      <w:iCs/>
      <w:color w:val="595959"/>
      <w:szCs w:val="21"/>
    </w:rPr>
  </w:style>
  <w:style w:type="character" w:styleId="Zdraznnintenzivn">
    <w:name w:val="Intense Emphasis"/>
    <w:uiPriority w:val="10"/>
    <w:qFormat/>
    <w:rsid w:val="00A62E74"/>
    <w:rPr>
      <w:b/>
      <w:i w:val="0"/>
      <w:iCs/>
      <w:color w:val="00A1E0"/>
    </w:rPr>
  </w:style>
  <w:style w:type="character" w:customStyle="1" w:styleId="Zvraznn">
    <w:name w:val="Zvýraznění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line="264" w:lineRule="auto"/>
    </w:pPr>
    <w:rPr>
      <w:sz w:val="18"/>
      <w:szCs w:val="18"/>
      <w:lang w:eastAsia="en-US"/>
    </w:r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link w:val="Citt"/>
    <w:uiPriority w:val="29"/>
    <w:rsid w:val="00A62E74"/>
    <w:rPr>
      <w:iCs/>
      <w:sz w:val="24"/>
    </w:rPr>
  </w:style>
  <w:style w:type="character" w:styleId="slostrnky">
    <w:name w:val="page number"/>
    <w:uiPriority w:val="99"/>
    <w:unhideWhenUsed/>
    <w:rsid w:val="00A62E74"/>
    <w:rPr>
      <w:b/>
      <w:color w:val="FF5200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after="240"/>
      <w:jc w:val="right"/>
    </w:pPr>
    <w:rPr>
      <w:rFonts w:eastAsia="Times New Roman"/>
      <w:b/>
      <w:color w:val="002B59"/>
      <w:spacing w:val="-6"/>
      <w:sz w:val="36"/>
      <w:szCs w:val="36"/>
      <w:lang w:eastAsia="en-US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1"/>
    <w:rsid w:val="00A62E74"/>
    <w:rPr>
      <w:rFonts w:ascii="Verdana" w:eastAsia="Times New Roman" w:hAnsi="Verdana" w:cs="Times New Roman"/>
      <w:spacing w:val="-10"/>
      <w:kern w:val="28"/>
      <w:sz w:val="56"/>
      <w:szCs w:val="56"/>
    </w:rPr>
  </w:style>
  <w:style w:type="paragraph" w:customStyle="1" w:styleId="Podtitul">
    <w:name w:val="Podtitul"/>
    <w:basedOn w:val="Normln"/>
    <w:next w:val="Normln"/>
    <w:link w:val="Podtitul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="Times New Roman"/>
      <w:color w:val="5A5A5A"/>
      <w:sz w:val="22"/>
      <w:szCs w:val="22"/>
    </w:rPr>
  </w:style>
  <w:style w:type="character" w:customStyle="1" w:styleId="PodtitulChar">
    <w:name w:val="Podtitul Char"/>
    <w:link w:val="Podtitul"/>
    <w:uiPriority w:val="11"/>
    <w:rsid w:val="00A62E74"/>
    <w:rPr>
      <w:rFonts w:eastAsia="Times New Roman"/>
      <w:color w:val="5A5A5A"/>
      <w:sz w:val="22"/>
      <w:szCs w:val="22"/>
    </w:rPr>
  </w:style>
  <w:style w:type="character" w:styleId="Zdraznnjemn">
    <w:name w:val="Subtle Emphasis"/>
    <w:uiPriority w:val="10"/>
    <w:qFormat/>
    <w:rsid w:val="00A62E74"/>
    <w:rPr>
      <w:i w:val="0"/>
      <w:iCs/>
      <w:color w:val="595959"/>
    </w:rPr>
  </w:style>
  <w:style w:type="character" w:styleId="Odkazintenzivn">
    <w:name w:val="Intense Reference"/>
    <w:uiPriority w:val="32"/>
    <w:qFormat/>
    <w:rsid w:val="00A62E74"/>
    <w:rPr>
      <w:b/>
      <w:bCs/>
      <w:caps w:val="0"/>
      <w:smallCaps w:val="0"/>
      <w:color w:val="002B59"/>
      <w:spacing w:val="5"/>
    </w:rPr>
  </w:style>
  <w:style w:type="character" w:styleId="Odkazjemn">
    <w:name w:val="Subtle Reference"/>
    <w:uiPriority w:val="31"/>
    <w:qFormat/>
    <w:rsid w:val="00A62E74"/>
    <w:rPr>
      <w:caps w:val="0"/>
      <w:smallCaps w:val="0"/>
      <w:color w:val="5A5A5A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0"/>
      <w:szCs w:val="24"/>
    </w:rPr>
  </w:style>
  <w:style w:type="character" w:customStyle="1" w:styleId="ZhlavzprvyChar">
    <w:name w:val="Záhlaví zprávy Char"/>
    <w:link w:val="Zhlavzprvy"/>
    <w:uiPriority w:val="99"/>
    <w:semiHidden/>
    <w:rsid w:val="00660AD3"/>
    <w:rPr>
      <w:rFonts w:ascii="Verdana" w:eastAsia="Times New Roman" w:hAnsi="Verdana" w:cs="Times New Roman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szCs w:val="24"/>
    </w:rPr>
  </w:style>
  <w:style w:type="character" w:customStyle="1" w:styleId="Nadpisvtabulce">
    <w:name w:val="Nadpis v tabul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/>
      </w:pBdr>
      <w:suppressAutoHyphens/>
      <w:spacing w:after="60"/>
      <w:ind w:left="-51" w:right="-34"/>
    </w:pPr>
    <w:rPr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uiPriority w:val="99"/>
    <w:unhideWhenUsed/>
    <w:rsid w:val="00A62E74"/>
    <w:rPr>
      <w:noProof/>
      <w:color w:val="0563C1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B93566"/>
    <w:pPr>
      <w:keepNext/>
      <w:numPr>
        <w:numId w:val="36"/>
      </w:numPr>
      <w:spacing w:before="240" w:after="120"/>
      <w:outlineLvl w:val="0"/>
    </w:pPr>
    <w:rPr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B93566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link w:val="Nadpis2-1"/>
    <w:rsid w:val="00B93566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93566"/>
    <w:pPr>
      <w:numPr>
        <w:ilvl w:val="2"/>
        <w:numId w:val="36"/>
      </w:numPr>
      <w:spacing w:after="120"/>
      <w:contextualSpacing w:val="0"/>
      <w:jc w:val="both"/>
    </w:pPr>
  </w:style>
  <w:style w:type="character" w:customStyle="1" w:styleId="Nadpis2-2Char">
    <w:name w:val="_Nadpis_2-2 Char"/>
    <w:link w:val="Nadpis2-2"/>
    <w:rsid w:val="00B93566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93566"/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B93566"/>
  </w:style>
  <w:style w:type="paragraph" w:customStyle="1" w:styleId="Titul2">
    <w:name w:val="_Titul_2"/>
    <w:basedOn w:val="Normln"/>
    <w:qFormat/>
    <w:rsid w:val="00B93566"/>
    <w:pPr>
      <w:tabs>
        <w:tab w:val="left" w:pos="6796"/>
      </w:tabs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93566"/>
    <w:rPr>
      <w:sz w:val="24"/>
      <w:szCs w:val="24"/>
    </w:rPr>
  </w:style>
  <w:style w:type="character" w:customStyle="1" w:styleId="TituldatumChar">
    <w:name w:val="_Titul_datum Char"/>
    <w:link w:val="Tituldatum"/>
    <w:rsid w:val="00B93566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Zkladntext2Char">
    <w:name w:val="Základní text 2 Char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ulka10">
    <w:name w:val="_Tabulka_1"/>
    <w:basedOn w:val="Mkatabulky"/>
    <w:uiPriority w:val="99"/>
    <w:rsid w:val="00B93566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93566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93566"/>
    <w:pPr>
      <w:numPr>
        <w:ilvl w:val="1"/>
        <w:numId w:val="34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B93566"/>
    <w:pPr>
      <w:keepNext/>
      <w:numPr>
        <w:numId w:val="34"/>
      </w:numPr>
      <w:spacing w:before="240" w:after="120"/>
      <w:outlineLvl w:val="0"/>
    </w:pPr>
    <w:rPr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B93566"/>
    <w:pPr>
      <w:numPr>
        <w:numId w:val="27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B93566"/>
  </w:style>
  <w:style w:type="character" w:customStyle="1" w:styleId="Nadpis1-1Char">
    <w:name w:val="_Nadpis_1-1 Char"/>
    <w:link w:val="Nadpis1-1"/>
    <w:rsid w:val="00B93566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93566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B93566"/>
  </w:style>
  <w:style w:type="paragraph" w:customStyle="1" w:styleId="Odrka1-2-">
    <w:name w:val="_Odrážka_1-2_-"/>
    <w:basedOn w:val="Odrka1-1"/>
    <w:qFormat/>
    <w:rsid w:val="00B93566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93566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93566"/>
    <w:pPr>
      <w:numPr>
        <w:numId w:val="31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B93566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93566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93566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B93566"/>
    <w:pPr>
      <w:jc w:val="left"/>
    </w:pPr>
  </w:style>
  <w:style w:type="character" w:customStyle="1" w:styleId="Tun">
    <w:name w:val="_Tučně"/>
    <w:qFormat/>
    <w:rsid w:val="00B93566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93566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93566"/>
  </w:style>
  <w:style w:type="paragraph" w:customStyle="1" w:styleId="Zkratky1">
    <w:name w:val="_Zkratky_1"/>
    <w:basedOn w:val="Normln"/>
    <w:qFormat/>
    <w:rsid w:val="00B93566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B93566"/>
    <w:pPr>
      <w:numPr>
        <w:numId w:val="32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B93566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qFormat/>
    <w:rsid w:val="00B93566"/>
    <w:rPr>
      <w:b w:val="0"/>
      <w:i w:val="0"/>
    </w:rPr>
  </w:style>
  <w:style w:type="paragraph" w:customStyle="1" w:styleId="Nadpisbezsl1-1">
    <w:name w:val="_Nadpis_bez_čísl_1-1"/>
    <w:qFormat/>
    <w:rsid w:val="00B93566"/>
    <w:pPr>
      <w:spacing w:before="240" w:after="120" w:line="264" w:lineRule="auto"/>
    </w:pPr>
    <w:rPr>
      <w:b/>
      <w:caps/>
      <w:sz w:val="22"/>
      <w:szCs w:val="18"/>
      <w:lang w:eastAsia="en-US"/>
    </w:rPr>
  </w:style>
  <w:style w:type="paragraph" w:customStyle="1" w:styleId="Nadpisbezsl1-2">
    <w:name w:val="_Nadpis_bez_čísl_1-2"/>
    <w:qFormat/>
    <w:rsid w:val="00B93566"/>
    <w:pPr>
      <w:spacing w:before="240" w:after="120" w:line="264" w:lineRule="auto"/>
    </w:pPr>
    <w:rPr>
      <w:b/>
      <w:lang w:eastAsia="en-US"/>
    </w:rPr>
  </w:style>
  <w:style w:type="paragraph" w:customStyle="1" w:styleId="Textbezodsazen">
    <w:name w:val="_Text_bez_odsazení"/>
    <w:basedOn w:val="Normln"/>
    <w:link w:val="TextbezodsazenChar"/>
    <w:qFormat/>
    <w:rsid w:val="00B93566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B93566"/>
  </w:style>
  <w:style w:type="paragraph" w:customStyle="1" w:styleId="ZTPinfo-text">
    <w:name w:val="_ZTP_info-text"/>
    <w:basedOn w:val="Textbezslovn"/>
    <w:link w:val="ZTPinfo-textChar"/>
    <w:qFormat/>
    <w:rsid w:val="00B93566"/>
    <w:pPr>
      <w:ind w:left="0"/>
    </w:pPr>
    <w:rPr>
      <w:i/>
      <w:color w:val="00A1E0"/>
    </w:rPr>
  </w:style>
  <w:style w:type="character" w:customStyle="1" w:styleId="ZTPinfo-textChar">
    <w:name w:val="_ZTP_info-text Char"/>
    <w:link w:val="ZTPinfo-text"/>
    <w:rsid w:val="00B93566"/>
    <w:rPr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93566"/>
    <w:pPr>
      <w:numPr>
        <w:numId w:val="37"/>
      </w:numPr>
    </w:pPr>
  </w:style>
  <w:style w:type="character" w:customStyle="1" w:styleId="ZTPinfo-text-odrChar">
    <w:name w:val="_ZTP_info-text-odr Char"/>
    <w:link w:val="ZTPinfo-text-odr"/>
    <w:rsid w:val="00B93566"/>
    <w:rPr>
      <w:i/>
      <w:color w:val="00A1E0"/>
    </w:rPr>
  </w:style>
  <w:style w:type="paragraph" w:customStyle="1" w:styleId="Tabulka">
    <w:name w:val="_Tabulka"/>
    <w:basedOn w:val="Textbezodsazen"/>
    <w:qFormat/>
    <w:rsid w:val="00B93566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B93566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93566"/>
  </w:style>
  <w:style w:type="paragraph" w:customStyle="1" w:styleId="Odstavec1-41">
    <w:name w:val="_Odstavec_1-4_1."/>
    <w:basedOn w:val="Odstavec1-1a"/>
    <w:link w:val="Odstavec1-41Char"/>
    <w:qFormat/>
    <w:rsid w:val="00B93566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93566"/>
  </w:style>
  <w:style w:type="character" w:styleId="Zstupntext">
    <w:name w:val="Placeholder Text"/>
    <w:uiPriority w:val="99"/>
    <w:semiHidden/>
    <w:rsid w:val="00D521D0"/>
    <w:rPr>
      <w:color w:val="808080"/>
    </w:rPr>
  </w:style>
  <w:style w:type="character" w:customStyle="1" w:styleId="Znaka">
    <w:name w:val="_Značka"/>
    <w:rsid w:val="00B93566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93566"/>
    <w:pPr>
      <w:jc w:val="right"/>
    </w:pPr>
  </w:style>
  <w:style w:type="character" w:customStyle="1" w:styleId="Nzevakce">
    <w:name w:val="_Název_akce"/>
    <w:qFormat/>
    <w:rsid w:val="00B93566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9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zdc.cz/o-nas/vnitrni-predpisy-szdc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tudc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p\Documents\G&#344;%20O15\M\podlimitn&#237;\R_n&#225;rodn&#237;_zdroje_NE-FIDEC\OP+VTP+ZTP_vyhl_146-2008_od_01-12-2018\ZTP_R_VZOR_190904-B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EBAE761-B419-46FB-92B5-997B494DB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4C61F6-1E45-430A-BC2B-CC8BC3108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185B5-0460-4B21-B8AA-AC7CC5B64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ZTP_R_VZOR_190904-B</Template>
  <TotalTime>0</TotalTime>
  <Pages>1</Pages>
  <Words>3759</Words>
  <Characters>22179</Characters>
  <Application>Microsoft Office Word</Application>
  <DocSecurity>0</DocSecurity>
  <Lines>184</Lines>
  <Paragraphs>51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R_190904-B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25887</CharactersWithSpaces>
  <SharedDoc>false</SharedDoc>
  <HLinks>
    <vt:vector size="228" baseType="variant">
      <vt:variant>
        <vt:i4>3538996</vt:i4>
      </vt:variant>
      <vt:variant>
        <vt:i4>219</vt:i4>
      </vt:variant>
      <vt:variant>
        <vt:i4>0</vt:i4>
      </vt:variant>
      <vt:variant>
        <vt:i4>5</vt:i4>
      </vt:variant>
      <vt:variant>
        <vt:lpwstr>https://www.szdc.cz/o-nas/vnitrni-predpisy-szdc</vt:lpwstr>
      </vt:variant>
      <vt:variant>
        <vt:lpwstr/>
      </vt:variant>
      <vt:variant>
        <vt:i4>1179652</vt:i4>
      </vt:variant>
      <vt:variant>
        <vt:i4>216</vt:i4>
      </vt:variant>
      <vt:variant>
        <vt:i4>0</vt:i4>
      </vt:variant>
      <vt:variant>
        <vt:i4>5</vt:i4>
      </vt:variant>
      <vt:variant>
        <vt:lpwstr>https://www.tudc.cz/</vt:lpwstr>
      </vt:variant>
      <vt:variant>
        <vt:lpwstr/>
      </vt:variant>
      <vt:variant>
        <vt:i4>720905</vt:i4>
      </vt:variant>
      <vt:variant>
        <vt:i4>213</vt:i4>
      </vt:variant>
      <vt:variant>
        <vt:i4>0</vt:i4>
      </vt:variant>
      <vt:variant>
        <vt:i4>5</vt:i4>
      </vt:variant>
      <vt:variant>
        <vt:lpwstr>https://www.buildary.online/cs/moduly/elektronicky-stavebni-denik</vt:lpwstr>
      </vt:variant>
      <vt:variant>
        <vt:lpwstr/>
      </vt:variant>
      <vt:variant>
        <vt:i4>1638449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_Toc21501976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_Toc21501975</vt:lpwstr>
      </vt:variant>
      <vt:variant>
        <vt:i4>1769521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_Toc21501974</vt:lpwstr>
      </vt:variant>
      <vt:variant>
        <vt:i4>1835057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_Toc21501973</vt:lpwstr>
      </vt:variant>
      <vt:variant>
        <vt:i4>1900593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_Toc21501972</vt:lpwstr>
      </vt:variant>
      <vt:variant>
        <vt:i4>1966129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_Toc21501971</vt:lpwstr>
      </vt:variant>
      <vt:variant>
        <vt:i4>2031665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_Toc21501970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_Toc21501969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_Toc21501968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_Toc21501967</vt:lpwstr>
      </vt:variant>
      <vt:variant>
        <vt:i4>1638448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_Toc21501966</vt:lpwstr>
      </vt:variant>
      <vt:variant>
        <vt:i4>1703984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_Toc21501965</vt:lpwstr>
      </vt:variant>
      <vt:variant>
        <vt:i4>1769520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_Toc21501964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_Toc21501963</vt:lpwstr>
      </vt:variant>
      <vt:variant>
        <vt:i4>1900592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_Toc21501962</vt:lpwstr>
      </vt:variant>
      <vt:variant>
        <vt:i4>1966128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_Toc21501961</vt:lpwstr>
      </vt:variant>
      <vt:variant>
        <vt:i4>2031664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_Toc21501960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_Toc21501959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_Toc21501958</vt:lpwstr>
      </vt:variant>
      <vt:variant>
        <vt:i4>1572915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_Toc21501957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_Toc21501956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_Toc21501955</vt:lpwstr>
      </vt:variant>
      <vt:variant>
        <vt:i4>1769523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_Toc21501954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_Toc21501953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_Toc21501952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_Toc21501951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_Toc21501950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_Toc21501949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_Toc21501948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_Toc21501947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_Toc21501946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_Toc21501945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_Toc21501944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_Toc21501943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_Toc21501942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R_190904-B</dc:title>
  <dc:subject/>
  <dc:creator>Šíp Libor, Ing.</dc:creator>
  <cp:keywords/>
  <cp:lastModifiedBy>Kuneta Tomáš, Ing.</cp:lastModifiedBy>
  <cp:revision>4</cp:revision>
  <cp:lastPrinted>2021-01-14T11:41:00Z</cp:lastPrinted>
  <dcterms:created xsi:type="dcterms:W3CDTF">2026-04-27T08:18:00Z</dcterms:created>
  <dcterms:modified xsi:type="dcterms:W3CDTF">2026-04-27T08:40:00Z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  <property fmtid="{D5CDD505-2E9C-101B-9397-08002B2CF9AE}" pid="3" name="_Source">
    <vt:lpwstr/>
  </property>
  <property fmtid="{D5CDD505-2E9C-101B-9397-08002B2CF9AE}" pid="4" name="URL">
    <vt:lpwstr>, </vt:lpwstr>
  </property>
  <property fmtid="{D5CDD505-2E9C-101B-9397-08002B2CF9AE}" pid="5" name="_Coverage">
    <vt:lpwstr/>
  </property>
  <property fmtid="{D5CDD505-2E9C-101B-9397-08002B2CF9AE}" pid="6" name="_RightsManagement">
    <vt:lpwstr/>
  </property>
</Properties>
</file>